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FF2" w:rsidRPr="00B6588D" w:rsidRDefault="00206FF2" w:rsidP="00626B21">
      <w:pPr>
        <w:rPr>
          <w:i/>
          <w:sz w:val="32"/>
          <w:szCs w:val="32"/>
        </w:rPr>
      </w:pPr>
      <w:r>
        <w:rPr>
          <w:i/>
          <w:sz w:val="32"/>
          <w:szCs w:val="32"/>
          <w:lang w:val="uk-UA"/>
        </w:rPr>
        <w:t xml:space="preserve">       </w:t>
      </w:r>
    </w:p>
    <w:p w:rsidR="00206FF2" w:rsidRPr="00BA0A38" w:rsidRDefault="00206FF2" w:rsidP="00626B21">
      <w:pPr>
        <w:rPr>
          <w:i/>
          <w:sz w:val="32"/>
          <w:szCs w:val="32"/>
          <w:lang w:val="uk-UA"/>
        </w:rPr>
      </w:pPr>
      <w:r w:rsidRPr="00B6588D">
        <w:rPr>
          <w:i/>
          <w:sz w:val="32"/>
          <w:szCs w:val="32"/>
        </w:rPr>
        <w:t xml:space="preserve">         </w:t>
      </w:r>
      <w:r>
        <w:rPr>
          <w:i/>
          <w:sz w:val="32"/>
          <w:szCs w:val="32"/>
          <w:lang w:val="uk-UA"/>
        </w:rPr>
        <w:t xml:space="preserve">  </w:t>
      </w:r>
      <w:r w:rsidRPr="00BA0A38">
        <w:rPr>
          <w:i/>
          <w:sz w:val="32"/>
          <w:szCs w:val="32"/>
          <w:lang w:val="uk-UA"/>
        </w:rPr>
        <w:t xml:space="preserve">1. Апаратні складові комп’ютера </w:t>
      </w:r>
    </w:p>
    <w:p w:rsidR="00206FF2" w:rsidRDefault="00206FF2" w:rsidP="00626B21">
      <w:pPr>
        <w:rPr>
          <w:lang w:val="uk-UA"/>
        </w:rPr>
      </w:pPr>
    </w:p>
    <w:p w:rsidR="00206FF2" w:rsidRPr="00626B21" w:rsidRDefault="00206FF2" w:rsidP="00626B21">
      <w:pPr>
        <w:rPr>
          <w:lang w:val="uk-UA"/>
        </w:rPr>
      </w:pPr>
      <w:r>
        <w:rPr>
          <w:lang w:val="uk-UA"/>
        </w:rPr>
        <w:t xml:space="preserve">1. Джордж фон Нейман відомий як:  </w:t>
      </w:r>
      <w:r w:rsidRPr="00626B21">
        <w:rPr>
          <w:lang w:val="uk-UA"/>
        </w:rPr>
        <w:t xml:space="preserve"> </w:t>
      </w:r>
    </w:p>
    <w:p w:rsidR="00206FF2" w:rsidRPr="00626B21" w:rsidRDefault="00206FF2" w:rsidP="00626B21">
      <w:pPr>
        <w:rPr>
          <w:lang w:val="uk-UA"/>
        </w:rPr>
      </w:pPr>
      <w:r w:rsidRPr="00626B21">
        <w:rPr>
          <w:lang w:val="uk-UA"/>
        </w:rPr>
        <w:t>1) винахідник  перших електронних ламп;</w:t>
      </w:r>
    </w:p>
    <w:p w:rsidR="00206FF2" w:rsidRPr="00626B21" w:rsidRDefault="00206FF2" w:rsidP="00626B21">
      <w:pPr>
        <w:rPr>
          <w:lang w:val="uk-UA"/>
        </w:rPr>
      </w:pPr>
      <w:r w:rsidRPr="00626B21">
        <w:rPr>
          <w:lang w:val="uk-UA"/>
        </w:rPr>
        <w:t>2) винахідник мови програмування Ада;</w:t>
      </w:r>
    </w:p>
    <w:p w:rsidR="00206FF2" w:rsidRPr="00626B21" w:rsidRDefault="00206FF2" w:rsidP="00626B21">
      <w:pPr>
        <w:rPr>
          <w:lang w:val="uk-UA"/>
        </w:rPr>
      </w:pPr>
      <w:r w:rsidRPr="00626B21">
        <w:rPr>
          <w:lang w:val="uk-UA"/>
        </w:rPr>
        <w:t>3) розробник основних принципів будови цифрових обчислювальних машин;</w:t>
      </w:r>
    </w:p>
    <w:p w:rsidR="00206FF2" w:rsidRPr="004A7E20" w:rsidRDefault="00206FF2" w:rsidP="00626B21">
      <w:pPr>
        <w:rPr>
          <w:sz w:val="28"/>
          <w:szCs w:val="28"/>
          <w:lang w:val="uk-UA"/>
        </w:rPr>
      </w:pPr>
      <w:r w:rsidRPr="00626B21">
        <w:rPr>
          <w:lang w:val="uk-UA"/>
        </w:rPr>
        <w:t>4) винахідник першої електронної обчислювальної машини;</w:t>
      </w:r>
    </w:p>
    <w:p w:rsidR="00206FF2" w:rsidRDefault="00206FF2" w:rsidP="004D3588">
      <w:pPr>
        <w:rPr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2. П</w:t>
      </w:r>
      <w:r w:rsidRPr="004D3588">
        <w:rPr>
          <w:lang w:val="uk-UA"/>
        </w:rPr>
        <w:t xml:space="preserve">роцесор </w:t>
      </w:r>
      <w:r>
        <w:rPr>
          <w:lang w:val="uk-UA"/>
        </w:rPr>
        <w:t xml:space="preserve">– </w:t>
      </w:r>
      <w:r w:rsidRPr="004D3588">
        <w:rPr>
          <w:lang w:val="uk-UA"/>
        </w:rPr>
        <w:t>це</w:t>
      </w:r>
      <w:r>
        <w:rPr>
          <w:lang w:val="uk-UA"/>
        </w:rPr>
        <w:t xml:space="preserve">: 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1)</w:t>
      </w:r>
      <w:r>
        <w:rPr>
          <w:lang w:val="uk-UA"/>
        </w:rPr>
        <w:t xml:space="preserve"> </w:t>
      </w:r>
      <w:r w:rsidRPr="004D3588">
        <w:rPr>
          <w:lang w:val="uk-UA"/>
        </w:rPr>
        <w:t>математичний  пристрій, який  прискорює виконання математичних команд;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пристрій обробки даних та керування ресурсами ПК</w:t>
      </w:r>
      <w:r w:rsidRPr="004D3588">
        <w:rPr>
          <w:lang w:val="uk-UA"/>
        </w:rPr>
        <w:t>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3)</w:t>
      </w:r>
      <w:r>
        <w:rPr>
          <w:lang w:val="uk-UA"/>
        </w:rPr>
        <w:t xml:space="preserve"> </w:t>
      </w:r>
      <w:r w:rsidRPr="004D3588">
        <w:rPr>
          <w:lang w:val="uk-UA"/>
        </w:rPr>
        <w:t>пристрій для підключення контролерів і адаптерів;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4)</w:t>
      </w:r>
      <w:r>
        <w:rPr>
          <w:lang w:val="uk-UA"/>
        </w:rPr>
        <w:t xml:space="preserve"> </w:t>
      </w:r>
      <w:r w:rsidRPr="004D3588">
        <w:rPr>
          <w:lang w:val="uk-UA"/>
        </w:rPr>
        <w:t>пристрій для збереження інформації;</w:t>
      </w:r>
    </w:p>
    <w:p w:rsidR="00206FF2" w:rsidRDefault="00206FF2" w:rsidP="004D3588">
      <w:pPr>
        <w:rPr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3</w:t>
      </w:r>
      <w:r w:rsidRPr="004D3588">
        <w:rPr>
          <w:lang w:val="uk-UA"/>
        </w:rPr>
        <w:t>.</w:t>
      </w:r>
      <w:r>
        <w:rPr>
          <w:lang w:val="uk-UA"/>
        </w:rPr>
        <w:t xml:space="preserve"> </w:t>
      </w:r>
      <w:r w:rsidRPr="004D3588">
        <w:rPr>
          <w:lang w:val="uk-UA"/>
        </w:rPr>
        <w:t xml:space="preserve">Якими   </w:t>
      </w:r>
      <w:r>
        <w:rPr>
          <w:lang w:val="uk-UA"/>
        </w:rPr>
        <w:t xml:space="preserve">показниками характеризується </w:t>
      </w:r>
      <w:r w:rsidRPr="004D3588">
        <w:rPr>
          <w:lang w:val="uk-UA"/>
        </w:rPr>
        <w:t>швидкодія комп’ютера?</w:t>
      </w:r>
      <w:r>
        <w:rPr>
          <w:lang w:val="uk-UA"/>
        </w:rPr>
        <w:t xml:space="preserve"> 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1)</w:t>
      </w:r>
      <w:r>
        <w:rPr>
          <w:lang w:val="uk-UA"/>
        </w:rPr>
        <w:t xml:space="preserve"> </w:t>
      </w:r>
      <w:r w:rsidRPr="004D3588">
        <w:rPr>
          <w:lang w:val="uk-UA"/>
        </w:rPr>
        <w:t>тактовою частотою роботи процесора;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</w:t>
      </w:r>
      <w:r w:rsidRPr="004D3588">
        <w:rPr>
          <w:lang w:val="uk-UA"/>
        </w:rPr>
        <w:t xml:space="preserve">ємністю </w:t>
      </w:r>
      <w:r>
        <w:rPr>
          <w:lang w:val="uk-UA"/>
        </w:rPr>
        <w:t>ОЗП</w:t>
      </w:r>
      <w:r w:rsidRPr="004D3588">
        <w:rPr>
          <w:lang w:val="uk-UA"/>
        </w:rPr>
        <w:t>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3)</w:t>
      </w:r>
      <w:r>
        <w:rPr>
          <w:lang w:val="uk-UA"/>
        </w:rPr>
        <w:t xml:space="preserve"> </w:t>
      </w:r>
      <w:r w:rsidRPr="004D3588">
        <w:rPr>
          <w:lang w:val="uk-UA"/>
        </w:rPr>
        <w:t>роздільною здатністю монітора;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4)</w:t>
      </w:r>
      <w:r>
        <w:rPr>
          <w:lang w:val="uk-UA"/>
        </w:rPr>
        <w:t xml:space="preserve"> </w:t>
      </w:r>
      <w:r w:rsidRPr="004D3588">
        <w:rPr>
          <w:lang w:val="uk-UA"/>
        </w:rPr>
        <w:t>розміром материнської плати;</w:t>
      </w:r>
    </w:p>
    <w:p w:rsidR="00206FF2" w:rsidRDefault="00206FF2" w:rsidP="00626B21">
      <w:pPr>
        <w:rPr>
          <w:lang w:val="uk-UA"/>
        </w:rPr>
      </w:pPr>
    </w:p>
    <w:p w:rsidR="00206FF2" w:rsidRPr="00626B21" w:rsidRDefault="00206FF2" w:rsidP="00626B21">
      <w:pPr>
        <w:rPr>
          <w:lang w:val="uk-UA"/>
        </w:rPr>
      </w:pPr>
      <w:r>
        <w:rPr>
          <w:lang w:val="uk-UA"/>
        </w:rPr>
        <w:t xml:space="preserve">4. Що таке вінчестер?  </w:t>
      </w:r>
      <w:r w:rsidRPr="00626B21">
        <w:rPr>
          <w:lang w:val="uk-UA"/>
        </w:rPr>
        <w:t xml:space="preserve"> </w:t>
      </w:r>
    </w:p>
    <w:p w:rsidR="00206FF2" w:rsidRPr="00626B21" w:rsidRDefault="00206FF2" w:rsidP="00626B21">
      <w:pPr>
        <w:rPr>
          <w:lang w:val="uk-UA"/>
        </w:rPr>
      </w:pPr>
      <w:r>
        <w:rPr>
          <w:lang w:val="uk-UA"/>
        </w:rPr>
        <w:t>1</w:t>
      </w:r>
      <w:r w:rsidRPr="00626B21">
        <w:rPr>
          <w:lang w:val="uk-UA"/>
        </w:rPr>
        <w:t xml:space="preserve">) внутрішній  запам'ятовуючий пристрій, призначений для тривалого та незалежного від електроживлення збереження  інформації; </w:t>
      </w:r>
    </w:p>
    <w:p w:rsidR="00206FF2" w:rsidRPr="00626B21" w:rsidRDefault="00206FF2" w:rsidP="00626B21">
      <w:pPr>
        <w:rPr>
          <w:lang w:val="uk-UA"/>
        </w:rPr>
      </w:pPr>
      <w:r>
        <w:rPr>
          <w:lang w:val="uk-UA"/>
        </w:rPr>
        <w:t>2</w:t>
      </w:r>
      <w:r w:rsidRPr="00626B21">
        <w:rPr>
          <w:lang w:val="uk-UA"/>
        </w:rPr>
        <w:t>) накопичувач на жорсткому магнітному диску, призначений для тривалого та незалежного від електроживлення збереження  інформації;</w:t>
      </w:r>
    </w:p>
    <w:p w:rsidR="00206FF2" w:rsidRPr="00626B21" w:rsidRDefault="00206FF2" w:rsidP="00626B21">
      <w:pPr>
        <w:rPr>
          <w:lang w:val="uk-UA"/>
        </w:rPr>
      </w:pPr>
      <w:r w:rsidRPr="00626B21">
        <w:rPr>
          <w:lang w:val="uk-UA"/>
        </w:rPr>
        <w:t>3) постійний запам'ятовуючий пристрій;</w:t>
      </w:r>
    </w:p>
    <w:p w:rsidR="00206FF2" w:rsidRPr="00626B21" w:rsidRDefault="00206FF2" w:rsidP="00626B21">
      <w:pPr>
        <w:rPr>
          <w:lang w:val="uk-UA"/>
        </w:rPr>
      </w:pPr>
      <w:r w:rsidRPr="00626B21">
        <w:rPr>
          <w:lang w:val="uk-UA"/>
        </w:rPr>
        <w:t>4) пристрій вводу;</w:t>
      </w:r>
    </w:p>
    <w:p w:rsidR="00206FF2" w:rsidRPr="00626B21" w:rsidRDefault="00206FF2" w:rsidP="00626B21">
      <w:pPr>
        <w:rPr>
          <w:lang w:val="uk-UA"/>
        </w:rPr>
      </w:pPr>
    </w:p>
    <w:p w:rsidR="00206FF2" w:rsidRDefault="00206FF2" w:rsidP="00626B21">
      <w:pPr>
        <w:rPr>
          <w:lang w:val="uk-UA"/>
        </w:rPr>
      </w:pPr>
      <w:r>
        <w:rPr>
          <w:lang w:val="uk-UA"/>
        </w:rPr>
        <w:t>5. Найменша одиниця дискової пам’яті</w:t>
      </w:r>
      <w:r w:rsidRPr="00626B21">
        <w:rPr>
          <w:lang w:val="uk-UA"/>
        </w:rPr>
        <w:t xml:space="preserve">, </w:t>
      </w:r>
      <w:r>
        <w:rPr>
          <w:lang w:val="uk-UA"/>
        </w:rPr>
        <w:t xml:space="preserve">що виділяється файлу або каталогу </w:t>
      </w:r>
    </w:p>
    <w:p w:rsidR="00206FF2" w:rsidRPr="00626B21" w:rsidRDefault="00206FF2" w:rsidP="00626B21">
      <w:pPr>
        <w:rPr>
          <w:lang w:val="uk-UA"/>
        </w:rPr>
      </w:pPr>
      <w:r>
        <w:rPr>
          <w:lang w:val="uk-UA"/>
        </w:rPr>
        <w:t>називаєть</w:t>
      </w:r>
      <w:r w:rsidRPr="00626B21">
        <w:rPr>
          <w:lang w:val="uk-UA"/>
        </w:rPr>
        <w:t xml:space="preserve">ся: </w:t>
      </w:r>
    </w:p>
    <w:p w:rsidR="00206FF2" w:rsidRPr="00626B21" w:rsidRDefault="00206FF2" w:rsidP="00626B21">
      <w:pPr>
        <w:rPr>
          <w:lang w:val="uk-UA"/>
        </w:rPr>
      </w:pPr>
      <w:r>
        <w:rPr>
          <w:lang w:val="uk-UA"/>
        </w:rPr>
        <w:t xml:space="preserve">1) </w:t>
      </w:r>
      <w:r w:rsidRPr="00626B21">
        <w:rPr>
          <w:lang w:val="uk-UA"/>
        </w:rPr>
        <w:t>байт</w:t>
      </w:r>
      <w:r>
        <w:rPr>
          <w:lang w:val="uk-UA"/>
        </w:rPr>
        <w:t>;</w:t>
      </w:r>
    </w:p>
    <w:p w:rsidR="00206FF2" w:rsidRPr="00626B21" w:rsidRDefault="00206FF2" w:rsidP="00626B21">
      <w:pPr>
        <w:rPr>
          <w:lang w:val="uk-UA"/>
        </w:rPr>
      </w:pPr>
      <w:r>
        <w:rPr>
          <w:lang w:val="uk-UA"/>
        </w:rPr>
        <w:t>2) бі</w:t>
      </w:r>
      <w:r w:rsidRPr="00626B21">
        <w:rPr>
          <w:lang w:val="uk-UA"/>
        </w:rPr>
        <w:t>т</w:t>
      </w:r>
      <w:r>
        <w:rPr>
          <w:lang w:val="uk-UA"/>
        </w:rPr>
        <w:t>;</w:t>
      </w:r>
    </w:p>
    <w:p w:rsidR="00206FF2" w:rsidRPr="00626B21" w:rsidRDefault="00206FF2" w:rsidP="00626B21">
      <w:pPr>
        <w:rPr>
          <w:lang w:val="uk-UA"/>
        </w:rPr>
      </w:pPr>
      <w:r>
        <w:rPr>
          <w:lang w:val="uk-UA"/>
        </w:rPr>
        <w:t xml:space="preserve">3) </w:t>
      </w:r>
      <w:r w:rsidRPr="00626B21">
        <w:rPr>
          <w:lang w:val="uk-UA"/>
        </w:rPr>
        <w:t>кластер</w:t>
      </w:r>
      <w:r>
        <w:rPr>
          <w:lang w:val="uk-UA"/>
        </w:rPr>
        <w:t>;</w:t>
      </w:r>
    </w:p>
    <w:p w:rsidR="00206FF2" w:rsidRPr="00626B21" w:rsidRDefault="00206FF2" w:rsidP="00626B21">
      <w:pPr>
        <w:rPr>
          <w:lang w:val="uk-UA"/>
        </w:rPr>
      </w:pPr>
      <w:r>
        <w:rPr>
          <w:lang w:val="uk-UA"/>
        </w:rPr>
        <w:t xml:space="preserve">4) </w:t>
      </w:r>
      <w:r w:rsidRPr="00626B21">
        <w:rPr>
          <w:lang w:val="uk-UA"/>
        </w:rPr>
        <w:t>сектор</w:t>
      </w:r>
      <w:r>
        <w:rPr>
          <w:lang w:val="uk-UA"/>
        </w:rPr>
        <w:t>;</w:t>
      </w:r>
    </w:p>
    <w:p w:rsidR="00206FF2" w:rsidRDefault="00206FF2" w:rsidP="00C5585C">
      <w:pPr>
        <w:rPr>
          <w:sz w:val="28"/>
          <w:szCs w:val="28"/>
          <w:lang w:val="uk-UA"/>
        </w:rPr>
      </w:pPr>
    </w:p>
    <w:p w:rsidR="00206FF2" w:rsidRPr="00C5585C" w:rsidRDefault="00206FF2" w:rsidP="00C5585C">
      <w:pPr>
        <w:rPr>
          <w:lang w:val="uk-UA"/>
        </w:rPr>
      </w:pPr>
      <w:r>
        <w:rPr>
          <w:lang w:val="uk-UA"/>
        </w:rPr>
        <w:t>6</w:t>
      </w:r>
      <w:r w:rsidRPr="00C5585C">
        <w:rPr>
          <w:lang w:val="uk-UA"/>
        </w:rPr>
        <w:t>.Спеціальні пристрої, що виконують перетворення форм представлення інформ</w:t>
      </w:r>
      <w:r>
        <w:rPr>
          <w:lang w:val="uk-UA"/>
        </w:rPr>
        <w:t xml:space="preserve">ації в комп’ютері, називаються:  </w:t>
      </w:r>
    </w:p>
    <w:p w:rsidR="00206FF2" w:rsidRPr="00C5585C" w:rsidRDefault="00206FF2" w:rsidP="00C5585C">
      <w:pPr>
        <w:rPr>
          <w:lang w:val="uk-UA"/>
        </w:rPr>
      </w:pPr>
      <w:r w:rsidRPr="00C5585C">
        <w:rPr>
          <w:lang w:val="uk-UA"/>
        </w:rPr>
        <w:t>1) контролерами;</w:t>
      </w:r>
    </w:p>
    <w:p w:rsidR="00206FF2" w:rsidRPr="00C5585C" w:rsidRDefault="00206FF2" w:rsidP="00C5585C">
      <w:pPr>
        <w:rPr>
          <w:lang w:val="uk-UA"/>
        </w:rPr>
      </w:pPr>
      <w:r w:rsidRPr="00C5585C">
        <w:rPr>
          <w:lang w:val="uk-UA"/>
        </w:rPr>
        <w:t>2) адаптерами;</w:t>
      </w:r>
    </w:p>
    <w:p w:rsidR="00206FF2" w:rsidRPr="00C5585C" w:rsidRDefault="00206FF2" w:rsidP="00C5585C">
      <w:pPr>
        <w:rPr>
          <w:lang w:val="uk-UA"/>
        </w:rPr>
      </w:pPr>
      <w:r w:rsidRPr="00C5585C">
        <w:rPr>
          <w:lang w:val="uk-UA"/>
        </w:rPr>
        <w:t>3) сканерами;</w:t>
      </w:r>
    </w:p>
    <w:p w:rsidR="00206FF2" w:rsidRPr="00C5585C" w:rsidRDefault="00206FF2" w:rsidP="00C5585C">
      <w:pPr>
        <w:rPr>
          <w:lang w:val="uk-UA"/>
        </w:rPr>
      </w:pPr>
      <w:r w:rsidRPr="00C5585C">
        <w:rPr>
          <w:lang w:val="uk-UA"/>
        </w:rPr>
        <w:t xml:space="preserve">4) плотерами; </w:t>
      </w:r>
    </w:p>
    <w:p w:rsidR="00206FF2" w:rsidRDefault="00206FF2" w:rsidP="004D3588">
      <w:pPr>
        <w:rPr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 xml:space="preserve">7.Тактова частота процесора – це: 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1)</w:t>
      </w:r>
      <w:r>
        <w:rPr>
          <w:lang w:val="uk-UA"/>
        </w:rPr>
        <w:t xml:space="preserve"> </w:t>
      </w:r>
      <w:r w:rsidRPr="004D3588">
        <w:rPr>
          <w:lang w:val="uk-UA"/>
        </w:rPr>
        <w:t>кількість імпульсів, що може опрацьовувати процесор за один такт;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</w:t>
      </w:r>
      <w:r w:rsidRPr="004D3588">
        <w:rPr>
          <w:lang w:val="uk-UA"/>
        </w:rPr>
        <w:t>кількість імпульсів, що може опрацьовувати процесор за 1с;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3)</w:t>
      </w:r>
      <w:r>
        <w:rPr>
          <w:lang w:val="uk-UA"/>
        </w:rPr>
        <w:t xml:space="preserve"> </w:t>
      </w:r>
      <w:r w:rsidRPr="004D3588">
        <w:rPr>
          <w:lang w:val="uk-UA"/>
        </w:rPr>
        <w:t>кількість тактів, що може опрацьовувати процесор за один програмний цикл;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4)</w:t>
      </w:r>
      <w:r>
        <w:rPr>
          <w:lang w:val="uk-UA"/>
        </w:rPr>
        <w:t xml:space="preserve"> </w:t>
      </w:r>
      <w:r w:rsidRPr="004D3588">
        <w:rPr>
          <w:lang w:val="uk-UA"/>
        </w:rPr>
        <w:t>кількість тактів, що може опрацьовувати процесор за один життєвий цикл;</w:t>
      </w:r>
    </w:p>
    <w:p w:rsidR="00206FF2" w:rsidRPr="00B6588D" w:rsidRDefault="00206FF2" w:rsidP="004D3588"/>
    <w:p w:rsidR="00206FF2" w:rsidRPr="00B6588D" w:rsidRDefault="00206FF2" w:rsidP="004D3588"/>
    <w:p w:rsidR="00206FF2" w:rsidRPr="00B6588D" w:rsidRDefault="00206FF2" w:rsidP="004D3588"/>
    <w:p w:rsidR="00206FF2" w:rsidRPr="00B6588D" w:rsidRDefault="00206FF2" w:rsidP="004D3588"/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 xml:space="preserve">8. Модем – це: </w:t>
      </w:r>
      <w:r w:rsidRPr="004D3588">
        <w:rPr>
          <w:lang w:val="uk-UA"/>
        </w:rPr>
        <w:t xml:space="preserve">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1) пристрій сублімації інформації;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 xml:space="preserve">2) пристрій </w:t>
      </w:r>
      <w:r>
        <w:rPr>
          <w:lang w:val="uk-UA"/>
        </w:rPr>
        <w:t>для підтримки живлення комп’ютера під час короткочасного вимкнення зовнішнього джерела живлення</w:t>
      </w:r>
      <w:r w:rsidRPr="004D3588">
        <w:rPr>
          <w:lang w:val="uk-UA"/>
        </w:rPr>
        <w:t>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 xml:space="preserve">3) </w:t>
      </w:r>
      <w:r w:rsidRPr="00B6588D">
        <w:rPr>
          <w:lang w:val="uk-UA"/>
        </w:rPr>
        <w:t>пристрій зв'язку для перетворення сигналу за допомогою процесів модуляції та протилежному йому демодуляції, що дозволяє комп'ютеру передавати дані по телефонній лінії</w:t>
      </w:r>
      <w:r w:rsidRPr="004D3588">
        <w:rPr>
          <w:lang w:val="uk-UA"/>
        </w:rPr>
        <w:t>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 xml:space="preserve">4) пристрій для записування і відтворення звуку; </w:t>
      </w:r>
    </w:p>
    <w:p w:rsidR="00206FF2" w:rsidRDefault="00206FF2" w:rsidP="004D3588">
      <w:pPr>
        <w:rPr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9</w:t>
      </w:r>
      <w:r w:rsidRPr="004D3588">
        <w:rPr>
          <w:lang w:val="uk-UA"/>
        </w:rPr>
        <w:t>.</w:t>
      </w:r>
      <w:r>
        <w:rPr>
          <w:lang w:val="uk-UA"/>
        </w:rPr>
        <w:t xml:space="preserve"> </w:t>
      </w:r>
      <w:r w:rsidRPr="004D3588">
        <w:rPr>
          <w:lang w:val="uk-UA"/>
        </w:rPr>
        <w:t>Принцип запису та зчитування інформації з</w:t>
      </w:r>
      <w:r>
        <w:rPr>
          <w:lang w:val="uk-UA"/>
        </w:rPr>
        <w:t xml:space="preserve"> магнітних носіїв базується на: 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1)</w:t>
      </w:r>
      <w:r>
        <w:rPr>
          <w:lang w:val="uk-UA"/>
        </w:rPr>
        <w:t xml:space="preserve"> я</w:t>
      </w:r>
      <w:r w:rsidRPr="004D3588">
        <w:rPr>
          <w:lang w:val="uk-UA"/>
        </w:rPr>
        <w:t>вищі електромагнетизму;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я</w:t>
      </w:r>
      <w:r w:rsidRPr="004D3588">
        <w:rPr>
          <w:lang w:val="uk-UA"/>
        </w:rPr>
        <w:t>вищі поглинання електромагнітних хвиль металевими поверхнями;</w:t>
      </w: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3) я</w:t>
      </w:r>
      <w:r w:rsidRPr="004D3588">
        <w:rPr>
          <w:lang w:val="uk-UA"/>
        </w:rPr>
        <w:t>вищі пропускання електромагнітного імпульсу через неметалеві поверхні;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4)</w:t>
      </w:r>
      <w:r>
        <w:rPr>
          <w:lang w:val="uk-UA"/>
        </w:rPr>
        <w:t xml:space="preserve"> я</w:t>
      </w:r>
      <w:r w:rsidRPr="004D3588">
        <w:rPr>
          <w:lang w:val="uk-UA"/>
        </w:rPr>
        <w:t>вищі поглинання електромагнітного та інших випромінювань металом Pb;</w:t>
      </w:r>
    </w:p>
    <w:p w:rsidR="00206FF2" w:rsidRDefault="00206FF2" w:rsidP="004D3588">
      <w:pPr>
        <w:rPr>
          <w:lang w:val="uk-UA"/>
        </w:rPr>
      </w:pPr>
    </w:p>
    <w:p w:rsidR="00206FF2" w:rsidRPr="008E7C8D" w:rsidRDefault="00206FF2" w:rsidP="008E7C8D">
      <w:pPr>
        <w:rPr>
          <w:lang w:val="uk-UA"/>
        </w:rPr>
      </w:pPr>
      <w:r>
        <w:rPr>
          <w:lang w:val="uk-UA"/>
        </w:rPr>
        <w:t>10. Що таке мережний</w:t>
      </w:r>
      <w:r w:rsidRPr="008E7C8D">
        <w:rPr>
          <w:lang w:val="uk-UA"/>
        </w:rPr>
        <w:t xml:space="preserve"> концентратор (HUB)? </w:t>
      </w:r>
    </w:p>
    <w:p w:rsidR="00206FF2" w:rsidRDefault="00206FF2" w:rsidP="008E7C8D">
      <w:pPr>
        <w:rPr>
          <w:lang w:val="uk-UA"/>
        </w:rPr>
      </w:pPr>
      <w:r>
        <w:rPr>
          <w:lang w:val="uk-UA"/>
        </w:rPr>
        <w:t xml:space="preserve">1) пристрій для читання компакт-дисків; </w:t>
      </w:r>
    </w:p>
    <w:p w:rsidR="00206FF2" w:rsidRPr="008E7C8D" w:rsidRDefault="00206FF2" w:rsidP="008E7C8D">
      <w:pPr>
        <w:rPr>
          <w:lang w:val="uk-UA"/>
        </w:rPr>
      </w:pPr>
      <w:r>
        <w:rPr>
          <w:lang w:val="uk-UA"/>
        </w:rPr>
        <w:t>2) пристрій, що зв’язує комп’ютери у локальну мережу;</w:t>
      </w:r>
    </w:p>
    <w:p w:rsidR="00206FF2" w:rsidRPr="008E7C8D" w:rsidRDefault="00206FF2" w:rsidP="008E7C8D">
      <w:pPr>
        <w:rPr>
          <w:lang w:val="uk-UA"/>
        </w:rPr>
      </w:pPr>
      <w:r>
        <w:rPr>
          <w:lang w:val="uk-UA"/>
        </w:rPr>
        <w:t>3) пристрій для обміну інформацією з іншими комп</w:t>
      </w:r>
      <w:r w:rsidRPr="008E7C8D">
        <w:rPr>
          <w:lang w:val="uk-UA"/>
        </w:rPr>
        <w:t>’ютерами</w:t>
      </w:r>
      <w:r>
        <w:rPr>
          <w:lang w:val="uk-UA"/>
        </w:rPr>
        <w:t xml:space="preserve"> через телефонний зв'язок;</w:t>
      </w:r>
    </w:p>
    <w:p w:rsidR="00206FF2" w:rsidRPr="004D3588" w:rsidRDefault="00206FF2" w:rsidP="00CD7F53">
      <w:pPr>
        <w:rPr>
          <w:lang w:val="uk-UA"/>
        </w:rPr>
      </w:pPr>
      <w:r>
        <w:rPr>
          <w:lang w:val="uk-UA"/>
        </w:rPr>
        <w:t>4) пристрій для підтримки живлення комп’ютера під час короткочасного вимкнення зовнішнього джерела живлення</w:t>
      </w:r>
      <w:r w:rsidRPr="004D3588">
        <w:rPr>
          <w:lang w:val="uk-UA"/>
        </w:rPr>
        <w:t>;</w:t>
      </w:r>
    </w:p>
    <w:p w:rsidR="00206FF2" w:rsidRDefault="00206FF2" w:rsidP="004D3588">
      <w:pPr>
        <w:rPr>
          <w:lang w:val="uk-UA"/>
        </w:rPr>
      </w:pPr>
    </w:p>
    <w:p w:rsidR="00206FF2" w:rsidRPr="00CD7F53" w:rsidRDefault="00206FF2" w:rsidP="00CD7F53">
      <w:pPr>
        <w:rPr>
          <w:lang w:val="uk-UA"/>
        </w:rPr>
      </w:pPr>
      <w:r>
        <w:rPr>
          <w:lang w:val="uk-UA"/>
        </w:rPr>
        <w:t xml:space="preserve">11. Що таке </w:t>
      </w:r>
      <w:r w:rsidRPr="00CD7F53">
        <w:rPr>
          <w:lang w:val="uk-UA"/>
        </w:rPr>
        <w:t xml:space="preserve">UPS? </w:t>
      </w:r>
    </w:p>
    <w:p w:rsidR="00206FF2" w:rsidRDefault="00206FF2" w:rsidP="00CD7F53">
      <w:pPr>
        <w:rPr>
          <w:lang w:val="uk-UA"/>
        </w:rPr>
      </w:pPr>
      <w:r>
        <w:rPr>
          <w:lang w:val="uk-UA"/>
        </w:rPr>
        <w:t xml:space="preserve">1) пристрій для читання компакт-дисків; </w:t>
      </w:r>
    </w:p>
    <w:p w:rsidR="00206FF2" w:rsidRPr="008E7C8D" w:rsidRDefault="00206FF2" w:rsidP="00CD7F53">
      <w:pPr>
        <w:rPr>
          <w:lang w:val="uk-UA"/>
        </w:rPr>
      </w:pPr>
      <w:r>
        <w:rPr>
          <w:lang w:val="uk-UA"/>
        </w:rPr>
        <w:t>2) пристрій, що зв’язує комп’ютери у локальну мережу;</w:t>
      </w:r>
    </w:p>
    <w:p w:rsidR="00206FF2" w:rsidRPr="008E7C8D" w:rsidRDefault="00206FF2" w:rsidP="00CD7F53">
      <w:pPr>
        <w:rPr>
          <w:lang w:val="uk-UA"/>
        </w:rPr>
      </w:pPr>
      <w:r>
        <w:rPr>
          <w:lang w:val="uk-UA"/>
        </w:rPr>
        <w:t>3) пристрій для обміну інформацією з іншими комп</w:t>
      </w:r>
      <w:r w:rsidRPr="008E7C8D">
        <w:rPr>
          <w:lang w:val="uk-UA"/>
        </w:rPr>
        <w:t>’ютерами</w:t>
      </w:r>
      <w:r>
        <w:rPr>
          <w:lang w:val="uk-UA"/>
        </w:rPr>
        <w:t xml:space="preserve"> через телефонний зв'язок;</w:t>
      </w:r>
    </w:p>
    <w:p w:rsidR="00206FF2" w:rsidRPr="004D3588" w:rsidRDefault="00206FF2" w:rsidP="00CD7F53">
      <w:pPr>
        <w:rPr>
          <w:lang w:val="uk-UA"/>
        </w:rPr>
      </w:pPr>
      <w:r>
        <w:rPr>
          <w:lang w:val="uk-UA"/>
        </w:rPr>
        <w:t>4) пристрій для підтримки живлення комп’ютера під час короткочасного вимкнення зовнішнього джерела живлення</w:t>
      </w:r>
      <w:r w:rsidRPr="004D3588">
        <w:rPr>
          <w:lang w:val="uk-UA"/>
        </w:rPr>
        <w:t>;</w:t>
      </w:r>
    </w:p>
    <w:p w:rsidR="00206FF2" w:rsidRDefault="00206FF2" w:rsidP="004D3588">
      <w:pPr>
        <w:rPr>
          <w:lang w:val="uk-UA"/>
        </w:rPr>
      </w:pPr>
    </w:p>
    <w:p w:rsidR="00206FF2" w:rsidRPr="00BA0A38" w:rsidRDefault="00206FF2" w:rsidP="004D3588">
      <w:pPr>
        <w:rPr>
          <w:i/>
          <w:sz w:val="32"/>
          <w:szCs w:val="32"/>
          <w:lang w:val="uk-UA"/>
        </w:rPr>
      </w:pPr>
      <w:r>
        <w:rPr>
          <w:i/>
          <w:sz w:val="32"/>
          <w:szCs w:val="32"/>
          <w:lang w:val="uk-UA"/>
        </w:rPr>
        <w:t xml:space="preserve">         2. </w:t>
      </w:r>
      <w:r w:rsidRPr="00BA0A38">
        <w:rPr>
          <w:i/>
          <w:sz w:val="32"/>
          <w:szCs w:val="32"/>
          <w:lang w:val="uk-UA"/>
        </w:rPr>
        <w:t>Операційна система, консольний режим</w:t>
      </w:r>
    </w:p>
    <w:p w:rsidR="00206FF2" w:rsidRDefault="00206FF2" w:rsidP="004D3588">
      <w:pPr>
        <w:rPr>
          <w:lang w:val="uk-UA"/>
        </w:rPr>
      </w:pPr>
    </w:p>
    <w:p w:rsidR="00206FF2" w:rsidRPr="00B950B5" w:rsidRDefault="00206FF2" w:rsidP="00B950B5">
      <w:pPr>
        <w:rPr>
          <w:lang w:val="uk-UA"/>
        </w:rPr>
      </w:pPr>
      <w:r>
        <w:rPr>
          <w:lang w:val="uk-UA"/>
        </w:rPr>
        <w:t xml:space="preserve">1. </w:t>
      </w:r>
      <w:r w:rsidRPr="00B950B5">
        <w:rPr>
          <w:lang w:val="uk-UA"/>
        </w:rPr>
        <w:t xml:space="preserve">Програми, що організують </w:t>
      </w:r>
      <w:r>
        <w:rPr>
          <w:lang w:val="uk-UA"/>
        </w:rPr>
        <w:t xml:space="preserve">взаємодію користувача з комп’ютером, </w:t>
      </w:r>
      <w:r w:rsidRPr="00B950B5">
        <w:rPr>
          <w:lang w:val="uk-UA"/>
        </w:rPr>
        <w:t>процес обробки інформації в комп’ютері та забезпечують нормальне робоче серед</w:t>
      </w:r>
      <w:r>
        <w:rPr>
          <w:lang w:val="uk-UA"/>
        </w:rPr>
        <w:t xml:space="preserve">овище з програмами, називаються:  </w:t>
      </w:r>
    </w:p>
    <w:p w:rsidR="00206FF2" w:rsidRPr="00B950B5" w:rsidRDefault="00206FF2" w:rsidP="00B950B5">
      <w:pPr>
        <w:rPr>
          <w:lang w:val="uk-UA"/>
        </w:rPr>
      </w:pPr>
      <w:r w:rsidRPr="00B950B5">
        <w:rPr>
          <w:lang w:val="uk-UA"/>
        </w:rPr>
        <w:t>1) утилітами;</w:t>
      </w:r>
    </w:p>
    <w:p w:rsidR="00206FF2" w:rsidRPr="00B950B5" w:rsidRDefault="00206FF2" w:rsidP="00B950B5">
      <w:pPr>
        <w:rPr>
          <w:lang w:val="uk-UA"/>
        </w:rPr>
      </w:pPr>
      <w:r w:rsidRPr="00B950B5">
        <w:rPr>
          <w:lang w:val="uk-UA"/>
        </w:rPr>
        <w:t>2) прикладними програмами;</w:t>
      </w:r>
    </w:p>
    <w:p w:rsidR="00206FF2" w:rsidRPr="00B950B5" w:rsidRDefault="00206FF2" w:rsidP="00B950B5">
      <w:pPr>
        <w:rPr>
          <w:lang w:val="uk-UA"/>
        </w:rPr>
      </w:pPr>
      <w:r w:rsidRPr="00B950B5">
        <w:rPr>
          <w:lang w:val="uk-UA"/>
        </w:rPr>
        <w:t>3) драйверами;</w:t>
      </w:r>
    </w:p>
    <w:p w:rsidR="00206FF2" w:rsidRPr="00B950B5" w:rsidRDefault="00206FF2" w:rsidP="00B950B5">
      <w:pPr>
        <w:rPr>
          <w:lang w:val="uk-UA"/>
        </w:rPr>
      </w:pPr>
      <w:r w:rsidRPr="00B950B5">
        <w:rPr>
          <w:lang w:val="uk-UA"/>
        </w:rPr>
        <w:t>4) системними програмами;</w:t>
      </w:r>
    </w:p>
    <w:p w:rsidR="00206FF2" w:rsidRDefault="00206FF2" w:rsidP="00147489">
      <w:pPr>
        <w:rPr>
          <w:lang w:val="uk-UA"/>
        </w:rPr>
      </w:pPr>
    </w:p>
    <w:p w:rsidR="00206FF2" w:rsidRPr="004D3588" w:rsidRDefault="00206FF2" w:rsidP="00147489">
      <w:pPr>
        <w:rPr>
          <w:lang w:val="uk-UA"/>
        </w:rPr>
      </w:pPr>
      <w:r>
        <w:rPr>
          <w:lang w:val="uk-UA"/>
        </w:rPr>
        <w:t xml:space="preserve">2. Драйвер – це:  </w:t>
      </w:r>
    </w:p>
    <w:p w:rsidR="00206FF2" w:rsidRPr="004D3588" w:rsidRDefault="00206FF2" w:rsidP="00147489">
      <w:pPr>
        <w:rPr>
          <w:lang w:val="uk-UA"/>
        </w:rPr>
      </w:pPr>
      <w:r w:rsidRPr="004D3588">
        <w:rPr>
          <w:lang w:val="uk-UA"/>
        </w:rPr>
        <w:t>1)</w:t>
      </w:r>
      <w:r>
        <w:rPr>
          <w:lang w:val="uk-UA"/>
        </w:rPr>
        <w:t xml:space="preserve"> </w:t>
      </w:r>
      <w:r w:rsidRPr="004D3588">
        <w:rPr>
          <w:lang w:val="uk-UA"/>
        </w:rPr>
        <w:t>програма для забезпечення роботи  периферійного пристрою з комп'ютером;</w:t>
      </w:r>
    </w:p>
    <w:p w:rsidR="00206FF2" w:rsidRPr="004D3588" w:rsidRDefault="00206FF2" w:rsidP="00147489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</w:t>
      </w:r>
      <w:r w:rsidRPr="004D3588">
        <w:rPr>
          <w:lang w:val="uk-UA"/>
        </w:rPr>
        <w:t>програма для обслуговування дисків комп'ютера;</w:t>
      </w:r>
    </w:p>
    <w:p w:rsidR="00206FF2" w:rsidRPr="004D3588" w:rsidRDefault="00206FF2" w:rsidP="00147489">
      <w:pPr>
        <w:rPr>
          <w:lang w:val="uk-UA"/>
        </w:rPr>
      </w:pPr>
      <w:r w:rsidRPr="004D3588">
        <w:rPr>
          <w:lang w:val="uk-UA"/>
        </w:rPr>
        <w:t>3)</w:t>
      </w:r>
      <w:r>
        <w:rPr>
          <w:lang w:val="uk-UA"/>
        </w:rPr>
        <w:t xml:space="preserve"> програма для зчитування з дискової пам’яті файлів операційної системи; </w:t>
      </w:r>
    </w:p>
    <w:p w:rsidR="00206FF2" w:rsidRPr="004D3588" w:rsidRDefault="00206FF2" w:rsidP="00147489">
      <w:pPr>
        <w:rPr>
          <w:lang w:val="uk-UA"/>
        </w:rPr>
      </w:pPr>
      <w:r w:rsidRPr="004D3588">
        <w:rPr>
          <w:lang w:val="uk-UA"/>
        </w:rPr>
        <w:t>4)</w:t>
      </w:r>
      <w:r>
        <w:rPr>
          <w:lang w:val="uk-UA"/>
        </w:rPr>
        <w:t xml:space="preserve"> </w:t>
      </w:r>
      <w:r w:rsidRPr="004D3588">
        <w:rPr>
          <w:lang w:val="uk-UA"/>
        </w:rPr>
        <w:t xml:space="preserve">засіб зміни коду символів в оперативній пам’яті; </w:t>
      </w:r>
    </w:p>
    <w:p w:rsidR="00206FF2" w:rsidRDefault="00206FF2" w:rsidP="004D3588">
      <w:pPr>
        <w:rPr>
          <w:lang w:val="uk-UA"/>
        </w:rPr>
      </w:pPr>
    </w:p>
    <w:p w:rsidR="00206FF2" w:rsidRDefault="00206FF2" w:rsidP="00B950B5">
      <w:pPr>
        <w:rPr>
          <w:lang w:val="uk-UA"/>
        </w:rPr>
      </w:pPr>
      <w:r>
        <w:rPr>
          <w:lang w:val="uk-UA"/>
        </w:rPr>
        <w:t xml:space="preserve">3. </w:t>
      </w:r>
      <w:r w:rsidRPr="005A387B">
        <w:rPr>
          <w:lang w:val="uk-UA"/>
        </w:rPr>
        <w:t>Переклю</w:t>
      </w:r>
      <w:r>
        <w:rPr>
          <w:lang w:val="uk-UA"/>
        </w:rPr>
        <w:t>чатись  між запущеними додатками  можна за допомоги  комбінації</w:t>
      </w:r>
      <w:r w:rsidRPr="005A387B">
        <w:rPr>
          <w:lang w:val="uk-UA"/>
        </w:rPr>
        <w:t xml:space="preserve"> </w:t>
      </w:r>
    </w:p>
    <w:p w:rsidR="00206FF2" w:rsidRPr="005A387B" w:rsidRDefault="00206FF2" w:rsidP="00B950B5">
      <w:pPr>
        <w:rPr>
          <w:lang w:val="uk-UA"/>
        </w:rPr>
      </w:pPr>
      <w:r>
        <w:rPr>
          <w:lang w:val="uk-UA"/>
        </w:rPr>
        <w:t>клаві</w:t>
      </w:r>
      <w:r w:rsidRPr="005A387B">
        <w:rPr>
          <w:lang w:val="uk-UA"/>
        </w:rPr>
        <w:t xml:space="preserve">ш: </w:t>
      </w:r>
    </w:p>
    <w:p w:rsidR="00206FF2" w:rsidRPr="00F044DC" w:rsidRDefault="00206FF2" w:rsidP="00B950B5">
      <w:pPr>
        <w:rPr>
          <w:lang w:val="en-US"/>
        </w:rPr>
      </w:pPr>
      <w:r>
        <w:rPr>
          <w:lang w:val="uk-UA"/>
        </w:rPr>
        <w:t>1</w:t>
      </w:r>
      <w:r w:rsidRPr="00F044DC">
        <w:rPr>
          <w:lang w:val="en-US"/>
        </w:rPr>
        <w:t>) Alt</w:t>
      </w:r>
      <w:r>
        <w:rPr>
          <w:lang w:val="uk-UA"/>
        </w:rPr>
        <w:t xml:space="preserve"> </w:t>
      </w:r>
      <w:r w:rsidRPr="00F044DC">
        <w:rPr>
          <w:lang w:val="en-US"/>
        </w:rPr>
        <w:t>+</w:t>
      </w:r>
      <w:r>
        <w:rPr>
          <w:lang w:val="uk-UA"/>
        </w:rPr>
        <w:t xml:space="preserve"> </w:t>
      </w:r>
      <w:r w:rsidRPr="00F044DC">
        <w:rPr>
          <w:lang w:val="en-US"/>
        </w:rPr>
        <w:t>Enter</w:t>
      </w:r>
    </w:p>
    <w:p w:rsidR="00206FF2" w:rsidRPr="00F044DC" w:rsidRDefault="00206FF2" w:rsidP="00B950B5">
      <w:pPr>
        <w:rPr>
          <w:lang w:val="en-US"/>
        </w:rPr>
      </w:pPr>
      <w:r w:rsidRPr="00F044DC">
        <w:rPr>
          <w:lang w:val="en-US"/>
        </w:rPr>
        <w:t>2) Alt</w:t>
      </w:r>
      <w:r>
        <w:rPr>
          <w:lang w:val="uk-UA"/>
        </w:rPr>
        <w:t xml:space="preserve"> </w:t>
      </w:r>
      <w:r w:rsidRPr="00F044DC">
        <w:rPr>
          <w:lang w:val="en-US"/>
        </w:rPr>
        <w:t>+</w:t>
      </w:r>
      <w:r>
        <w:rPr>
          <w:lang w:val="uk-UA"/>
        </w:rPr>
        <w:t xml:space="preserve"> </w:t>
      </w:r>
      <w:r w:rsidRPr="00F044DC">
        <w:rPr>
          <w:lang w:val="en-US"/>
        </w:rPr>
        <w:t>Tab</w:t>
      </w:r>
    </w:p>
    <w:p w:rsidR="00206FF2" w:rsidRPr="00F044DC" w:rsidRDefault="00206FF2" w:rsidP="00B950B5">
      <w:pPr>
        <w:rPr>
          <w:lang w:val="en-US"/>
        </w:rPr>
      </w:pPr>
      <w:r w:rsidRPr="00F044DC">
        <w:rPr>
          <w:lang w:val="en-US"/>
        </w:rPr>
        <w:t>3) Alt</w:t>
      </w:r>
      <w:r>
        <w:rPr>
          <w:lang w:val="uk-UA"/>
        </w:rPr>
        <w:t xml:space="preserve"> </w:t>
      </w:r>
      <w:r w:rsidRPr="00F044DC">
        <w:rPr>
          <w:lang w:val="en-US"/>
        </w:rPr>
        <w:t>+</w:t>
      </w:r>
      <w:r>
        <w:rPr>
          <w:lang w:val="uk-UA"/>
        </w:rPr>
        <w:t xml:space="preserve"> </w:t>
      </w:r>
      <w:r w:rsidRPr="00F044DC">
        <w:rPr>
          <w:lang w:val="en-US"/>
        </w:rPr>
        <w:t>Ctrl</w:t>
      </w:r>
    </w:p>
    <w:p w:rsidR="00206FF2" w:rsidRDefault="00206FF2" w:rsidP="004D3588">
      <w:pPr>
        <w:rPr>
          <w:lang w:val="en-US"/>
        </w:rPr>
      </w:pPr>
      <w:r w:rsidRPr="00B6588D">
        <w:rPr>
          <w:lang w:val="en-US"/>
        </w:rPr>
        <w:t xml:space="preserve">4) </w:t>
      </w:r>
      <w:r w:rsidRPr="00F044DC">
        <w:rPr>
          <w:lang w:val="en-US"/>
        </w:rPr>
        <w:t xml:space="preserve">Ctrl +Tab </w:t>
      </w:r>
    </w:p>
    <w:p w:rsidR="00206FF2" w:rsidRDefault="00206FF2" w:rsidP="004D3588">
      <w:pPr>
        <w:rPr>
          <w:lang w:val="en-US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4</w:t>
      </w:r>
      <w:r w:rsidRPr="004D3588">
        <w:rPr>
          <w:lang w:val="uk-UA"/>
        </w:rPr>
        <w:t>.</w:t>
      </w:r>
      <w:r>
        <w:rPr>
          <w:lang w:val="uk-UA"/>
        </w:rPr>
        <w:t xml:space="preserve"> Ярлик –  це: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1)</w:t>
      </w:r>
      <w:r>
        <w:rPr>
          <w:lang w:val="uk-UA"/>
        </w:rPr>
        <w:t xml:space="preserve"> </w:t>
      </w:r>
      <w:r w:rsidRPr="004D3588">
        <w:rPr>
          <w:lang w:val="uk-UA"/>
        </w:rPr>
        <w:t>невеликий файл, що встановлює зв’язок з віддаленим комп’ютером;</w:t>
      </w:r>
      <w:r w:rsidRPr="004D3588">
        <w:rPr>
          <w:lang w:val="uk-UA"/>
        </w:rPr>
        <w:tab/>
        <w:t xml:space="preserve">     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</w:t>
      </w:r>
      <w:r w:rsidRPr="004D3588">
        <w:rPr>
          <w:lang w:val="uk-UA"/>
        </w:rPr>
        <w:t xml:space="preserve">спеціальне місце на диску де міститься набір однотипної інформації;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3)</w:t>
      </w:r>
      <w:r>
        <w:rPr>
          <w:lang w:val="uk-UA"/>
        </w:rPr>
        <w:t xml:space="preserve"> </w:t>
      </w:r>
      <w:r w:rsidRPr="004D3588">
        <w:rPr>
          <w:lang w:val="uk-UA"/>
        </w:rPr>
        <w:t xml:space="preserve">невеликий файл, що встановлює зв’язок із об’єктом, що може </w:t>
      </w:r>
      <w:r>
        <w:rPr>
          <w:lang w:val="uk-UA"/>
        </w:rPr>
        <w:t>знаходитись в будь-якій</w:t>
      </w:r>
      <w:r w:rsidRPr="004D3588">
        <w:rPr>
          <w:lang w:val="uk-UA"/>
        </w:rPr>
        <w:t xml:space="preserve"> папці;</w:t>
      </w:r>
    </w:p>
    <w:p w:rsidR="00206FF2" w:rsidRDefault="00206FF2" w:rsidP="005D1DA8">
      <w:pPr>
        <w:rPr>
          <w:lang w:val="uk-UA"/>
        </w:rPr>
      </w:pPr>
      <w:r w:rsidRPr="004D3588">
        <w:rPr>
          <w:lang w:val="uk-UA"/>
        </w:rPr>
        <w:t>4)</w:t>
      </w:r>
      <w:r>
        <w:rPr>
          <w:lang w:val="uk-UA"/>
        </w:rPr>
        <w:t xml:space="preserve"> не відповідає </w:t>
      </w:r>
      <w:r w:rsidRPr="004D3588">
        <w:rPr>
          <w:lang w:val="uk-UA"/>
        </w:rPr>
        <w:t>ні один із варіантів</w:t>
      </w:r>
      <w:r>
        <w:rPr>
          <w:lang w:val="uk-UA"/>
        </w:rPr>
        <w:t xml:space="preserve"> відповідей 1-3</w:t>
      </w:r>
      <w:r w:rsidRPr="004D3588">
        <w:rPr>
          <w:lang w:val="uk-UA"/>
        </w:rPr>
        <w:t xml:space="preserve">; </w:t>
      </w:r>
    </w:p>
    <w:p w:rsidR="00206FF2" w:rsidRPr="00B6588D" w:rsidRDefault="00206FF2" w:rsidP="005D1DA8">
      <w:pPr>
        <w:rPr>
          <w:lang w:val="uk-UA"/>
        </w:rPr>
      </w:pPr>
    </w:p>
    <w:p w:rsidR="00206FF2" w:rsidRPr="005F2466" w:rsidRDefault="00206FF2" w:rsidP="005D1DA8">
      <w:pPr>
        <w:rPr>
          <w:lang w:val="uk-UA"/>
        </w:rPr>
      </w:pPr>
      <w:r>
        <w:rPr>
          <w:lang w:val="uk-UA"/>
        </w:rPr>
        <w:t>5</w:t>
      </w:r>
      <w:r w:rsidRPr="005F2466">
        <w:rPr>
          <w:lang w:val="uk-UA"/>
        </w:rPr>
        <w:t xml:space="preserve">. Скролінг – це: </w:t>
      </w:r>
    </w:p>
    <w:p w:rsidR="00206FF2" w:rsidRPr="005F2466" w:rsidRDefault="00206FF2" w:rsidP="005D1DA8">
      <w:pPr>
        <w:rPr>
          <w:lang w:val="uk-UA"/>
        </w:rPr>
      </w:pPr>
      <w:r>
        <w:rPr>
          <w:lang w:val="uk-UA"/>
        </w:rPr>
        <w:t>1) к</w:t>
      </w:r>
      <w:r w:rsidRPr="005F2466">
        <w:rPr>
          <w:lang w:val="uk-UA"/>
        </w:rPr>
        <w:t>ористувач  обчислювальної системи,  який займається пошуком незаконних способів одержання доступу до захищених даних:</w:t>
      </w:r>
    </w:p>
    <w:p w:rsidR="00206FF2" w:rsidRPr="005F2466" w:rsidRDefault="00206FF2" w:rsidP="005D1DA8">
      <w:pPr>
        <w:rPr>
          <w:lang w:val="uk-UA"/>
        </w:rPr>
      </w:pPr>
      <w:r>
        <w:rPr>
          <w:lang w:val="uk-UA"/>
        </w:rPr>
        <w:t>2) п</w:t>
      </w:r>
      <w:r w:rsidRPr="005F2466">
        <w:rPr>
          <w:lang w:val="uk-UA"/>
        </w:rPr>
        <w:t>оява на диску вільних ділянок пам'яті, відокремлених зайнятими ділянками;</w:t>
      </w:r>
    </w:p>
    <w:p w:rsidR="00206FF2" w:rsidRPr="005F2466" w:rsidRDefault="00206FF2" w:rsidP="005D1DA8">
      <w:pPr>
        <w:rPr>
          <w:lang w:val="uk-UA"/>
        </w:rPr>
      </w:pPr>
      <w:r>
        <w:rPr>
          <w:lang w:val="uk-UA"/>
        </w:rPr>
        <w:t>3) с</w:t>
      </w:r>
      <w:r w:rsidRPr="005F2466">
        <w:rPr>
          <w:lang w:val="uk-UA"/>
        </w:rPr>
        <w:t>игнал, що змушує мікропроцесор призупинити виконувану операцію і при цьому зберегти поточний стан:</w:t>
      </w:r>
      <w:r w:rsidRPr="005F2466">
        <w:rPr>
          <w:lang w:val="uk-UA"/>
        </w:rPr>
        <w:tab/>
      </w:r>
    </w:p>
    <w:p w:rsidR="00206FF2" w:rsidRPr="00BC3D58" w:rsidRDefault="00206FF2" w:rsidP="005D1DA8">
      <w:pPr>
        <w:rPr>
          <w:u w:val="single"/>
          <w:lang w:val="uk-UA"/>
        </w:rPr>
      </w:pPr>
      <w:r w:rsidRPr="005F2466">
        <w:rPr>
          <w:lang w:val="uk-UA"/>
        </w:rPr>
        <w:t xml:space="preserve">4) </w:t>
      </w:r>
      <w:r>
        <w:rPr>
          <w:lang w:val="uk-UA"/>
        </w:rPr>
        <w:t>в</w:t>
      </w:r>
      <w:r w:rsidRPr="005F2466">
        <w:rPr>
          <w:lang w:val="uk-UA"/>
        </w:rPr>
        <w:t xml:space="preserve">ертикальне або горизонтальне переміщення зображення у </w:t>
      </w:r>
      <w:r w:rsidRPr="00F044DC">
        <w:rPr>
          <w:lang w:val="uk-UA"/>
        </w:rPr>
        <w:t>вікні екрана</w:t>
      </w:r>
      <w:r w:rsidRPr="00F044DC">
        <w:t>;</w:t>
      </w:r>
      <w:r>
        <w:rPr>
          <w:u w:val="single"/>
        </w:rPr>
        <w:t xml:space="preserve"> </w:t>
      </w:r>
    </w:p>
    <w:p w:rsidR="00206FF2" w:rsidRDefault="00206FF2" w:rsidP="00B13353">
      <w:pPr>
        <w:rPr>
          <w:lang w:val="uk-UA"/>
        </w:rPr>
      </w:pPr>
    </w:p>
    <w:p w:rsidR="00206FF2" w:rsidRPr="00B13353" w:rsidRDefault="00206FF2" w:rsidP="00B13353">
      <w:pPr>
        <w:rPr>
          <w:lang w:val="uk-UA"/>
        </w:rPr>
      </w:pPr>
      <w:r>
        <w:rPr>
          <w:lang w:val="uk-UA"/>
        </w:rPr>
        <w:t xml:space="preserve">6. </w:t>
      </w:r>
      <w:r>
        <w:t>Шлях</w:t>
      </w:r>
      <w:r w:rsidRPr="0059524F">
        <w:t xml:space="preserve"> </w:t>
      </w:r>
      <w:r>
        <w:rPr>
          <w:lang w:val="uk-UA"/>
        </w:rPr>
        <w:t>до файлу</w:t>
      </w:r>
      <w:r w:rsidRPr="0059524F">
        <w:t xml:space="preserve"> proba.txt, </w:t>
      </w:r>
      <w:r w:rsidRPr="00B13353">
        <w:rPr>
          <w:lang w:val="uk-UA"/>
        </w:rPr>
        <w:t>що знаходиться в каталозі DOCU</w:t>
      </w:r>
      <w:r>
        <w:rPr>
          <w:lang w:val="uk-UA"/>
        </w:rPr>
        <w:t xml:space="preserve">MENT кореневого каталогу диска </w:t>
      </w:r>
      <w:r>
        <w:rPr>
          <w:lang w:val="en-US"/>
        </w:rPr>
        <w:t>D</w:t>
      </w:r>
      <w:r>
        <w:rPr>
          <w:lang w:val="uk-UA"/>
        </w:rPr>
        <w:t>: – це:</w:t>
      </w:r>
      <w:r w:rsidRPr="00B13353">
        <w:rPr>
          <w:lang w:val="uk-UA"/>
        </w:rPr>
        <w:t xml:space="preserve"> </w:t>
      </w:r>
    </w:p>
    <w:p w:rsidR="00206FF2" w:rsidRPr="0059524F" w:rsidRDefault="00206FF2" w:rsidP="00B13353">
      <w:pPr>
        <w:rPr>
          <w:lang w:val="en-US"/>
        </w:rPr>
      </w:pPr>
      <w:r>
        <w:rPr>
          <w:lang w:val="en-US"/>
        </w:rPr>
        <w:t>1</w:t>
      </w:r>
      <w:r>
        <w:rPr>
          <w:lang w:val="uk-UA"/>
        </w:rPr>
        <w:t xml:space="preserve">) </w:t>
      </w:r>
      <w:r>
        <w:rPr>
          <w:lang w:val="en-US"/>
        </w:rPr>
        <w:t>D</w:t>
      </w:r>
      <w:r w:rsidRPr="0059524F">
        <w:rPr>
          <w:lang w:val="en-US"/>
        </w:rPr>
        <w:t>:\DOCUMENT\proba.txt</w:t>
      </w:r>
    </w:p>
    <w:p w:rsidR="00206FF2" w:rsidRPr="0059524F" w:rsidRDefault="00206FF2" w:rsidP="00B13353">
      <w:pPr>
        <w:rPr>
          <w:lang w:val="en-US"/>
        </w:rPr>
      </w:pPr>
      <w:r>
        <w:rPr>
          <w:lang w:val="en-US"/>
        </w:rPr>
        <w:t>2</w:t>
      </w:r>
      <w:r>
        <w:rPr>
          <w:lang w:val="uk-UA"/>
        </w:rPr>
        <w:t xml:space="preserve">) </w:t>
      </w:r>
      <w:r w:rsidRPr="0059524F">
        <w:rPr>
          <w:lang w:val="en-US"/>
        </w:rPr>
        <w:t>DOCUMENT\proba.txt</w:t>
      </w:r>
    </w:p>
    <w:p w:rsidR="00206FF2" w:rsidRPr="000C7871" w:rsidRDefault="00206FF2" w:rsidP="00B13353">
      <w:pPr>
        <w:rPr>
          <w:lang w:val="fr-FR"/>
        </w:rPr>
      </w:pPr>
      <w:r w:rsidRPr="000C7871">
        <w:rPr>
          <w:lang w:val="fr-FR"/>
        </w:rPr>
        <w:t>3</w:t>
      </w:r>
      <w:r>
        <w:rPr>
          <w:lang w:val="uk-UA"/>
        </w:rPr>
        <w:t xml:space="preserve">) </w:t>
      </w:r>
      <w:r w:rsidRPr="000C7871">
        <w:rPr>
          <w:lang w:val="fr-FR"/>
        </w:rPr>
        <w:t>D:\DOCUMENT</w:t>
      </w:r>
    </w:p>
    <w:p w:rsidR="00206FF2" w:rsidRPr="000C7871" w:rsidRDefault="00206FF2" w:rsidP="00D71FC9">
      <w:pPr>
        <w:rPr>
          <w:lang w:val="uk-UA"/>
        </w:rPr>
      </w:pPr>
      <w:r>
        <w:rPr>
          <w:lang w:val="uk-UA"/>
        </w:rPr>
        <w:t>4) С</w:t>
      </w:r>
      <w:r w:rsidRPr="000C7871">
        <w:t xml:space="preserve">:\ </w:t>
      </w:r>
      <w:r w:rsidRPr="000C7871">
        <w:rPr>
          <w:lang w:val="fr-FR"/>
        </w:rPr>
        <w:t>D</w:t>
      </w:r>
      <w:r w:rsidRPr="000C7871">
        <w:t>:\</w:t>
      </w:r>
      <w:r>
        <w:rPr>
          <w:lang w:val="fr-FR"/>
        </w:rPr>
        <w:t>DOCUMENT</w:t>
      </w:r>
    </w:p>
    <w:p w:rsidR="00206FF2" w:rsidRPr="004D3588" w:rsidRDefault="00206FF2" w:rsidP="004D3588">
      <w:pPr>
        <w:rPr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 xml:space="preserve">7. Що містить пункт «Документи» в Головному меню кнопки Пуск? </w:t>
      </w:r>
    </w:p>
    <w:p w:rsidR="00206FF2" w:rsidRDefault="00206FF2" w:rsidP="004D3588">
      <w:pPr>
        <w:rPr>
          <w:lang w:val="uk-UA"/>
        </w:rPr>
      </w:pPr>
      <w:r>
        <w:rPr>
          <w:lang w:val="uk-UA"/>
        </w:rPr>
        <w:t>1</w:t>
      </w:r>
      <w:r w:rsidRPr="004D3588">
        <w:rPr>
          <w:lang w:val="uk-UA"/>
        </w:rPr>
        <w:t>)</w:t>
      </w:r>
      <w:r>
        <w:rPr>
          <w:lang w:val="uk-UA"/>
        </w:rPr>
        <w:t xml:space="preserve"> </w:t>
      </w:r>
      <w:r w:rsidRPr="004D3588">
        <w:rPr>
          <w:lang w:val="uk-UA"/>
        </w:rPr>
        <w:t xml:space="preserve">Документи, видалені з папки </w:t>
      </w:r>
      <w:r>
        <w:rPr>
          <w:lang w:val="uk-UA"/>
        </w:rPr>
        <w:t>«Мої документи» за попередній день роботи</w:t>
      </w:r>
      <w:r w:rsidRPr="004D3588">
        <w:rPr>
          <w:lang w:val="uk-UA"/>
        </w:rPr>
        <w:t>;</w:t>
      </w: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2</w:t>
      </w:r>
      <w:r w:rsidRPr="004D3588">
        <w:rPr>
          <w:lang w:val="uk-UA"/>
        </w:rPr>
        <w:t>)</w:t>
      </w:r>
      <w:r>
        <w:rPr>
          <w:lang w:val="uk-UA"/>
        </w:rPr>
        <w:t xml:space="preserve"> </w:t>
      </w:r>
      <w:r w:rsidRPr="004D3588">
        <w:rPr>
          <w:lang w:val="uk-UA"/>
        </w:rPr>
        <w:t>Список 15 останніх документів, з якими працювали;</w:t>
      </w: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3</w:t>
      </w:r>
      <w:r w:rsidRPr="004D3588">
        <w:rPr>
          <w:lang w:val="uk-UA"/>
        </w:rPr>
        <w:t>)</w:t>
      </w:r>
      <w:r>
        <w:rPr>
          <w:lang w:val="uk-UA"/>
        </w:rPr>
        <w:t xml:space="preserve"> Список документів</w:t>
      </w:r>
      <w:r w:rsidRPr="004D3588">
        <w:rPr>
          <w:lang w:val="uk-UA"/>
        </w:rPr>
        <w:t>, які зн</w:t>
      </w:r>
      <w:r>
        <w:rPr>
          <w:lang w:val="uk-UA"/>
        </w:rPr>
        <w:t>аходяться в папці «Мої документи</w:t>
      </w:r>
      <w:r w:rsidRPr="004D3588">
        <w:rPr>
          <w:lang w:val="uk-UA"/>
        </w:rPr>
        <w:t>»;</w:t>
      </w: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4</w:t>
      </w:r>
      <w:r w:rsidRPr="004D3588">
        <w:rPr>
          <w:lang w:val="uk-UA"/>
        </w:rPr>
        <w:t>)</w:t>
      </w:r>
      <w:r>
        <w:rPr>
          <w:lang w:val="uk-UA"/>
        </w:rPr>
        <w:t xml:space="preserve"> </w:t>
      </w:r>
      <w:r w:rsidRPr="004D3588">
        <w:rPr>
          <w:lang w:val="uk-UA"/>
        </w:rPr>
        <w:t xml:space="preserve">Всі документи, </w:t>
      </w:r>
      <w:r>
        <w:rPr>
          <w:lang w:val="uk-UA"/>
        </w:rPr>
        <w:t xml:space="preserve">що </w:t>
      </w:r>
      <w:r w:rsidRPr="004D3588">
        <w:rPr>
          <w:lang w:val="uk-UA"/>
        </w:rPr>
        <w:t>відкриті у дану мить;</w:t>
      </w:r>
    </w:p>
    <w:p w:rsidR="00206FF2" w:rsidRDefault="00206FF2" w:rsidP="004D3588">
      <w:pPr>
        <w:rPr>
          <w:lang w:val="uk-UA"/>
        </w:rPr>
      </w:pPr>
    </w:p>
    <w:p w:rsidR="00206FF2" w:rsidRPr="0059436C" w:rsidRDefault="00206FF2" w:rsidP="0059436C">
      <w:pPr>
        <w:rPr>
          <w:lang w:val="uk-UA"/>
        </w:rPr>
      </w:pPr>
      <w:r>
        <w:rPr>
          <w:lang w:val="uk-UA"/>
        </w:rPr>
        <w:t>8</w:t>
      </w:r>
      <w:r w:rsidRPr="0059436C">
        <w:rPr>
          <w:lang w:val="uk-UA"/>
        </w:rPr>
        <w:t>.</w:t>
      </w:r>
      <w:r>
        <w:rPr>
          <w:lang w:val="uk-UA"/>
        </w:rPr>
        <w:t xml:space="preserve"> </w:t>
      </w:r>
      <w:r w:rsidRPr="0059436C">
        <w:rPr>
          <w:lang w:val="uk-UA"/>
        </w:rPr>
        <w:t xml:space="preserve">При роботі в середовищі Windows для виділення декількох файлів, розташованих у будь-якому порядку, необхідно утримувати натиснутою </w:t>
      </w:r>
      <w:r>
        <w:rPr>
          <w:lang w:val="uk-UA"/>
        </w:rPr>
        <w:t xml:space="preserve">клавішу:  </w:t>
      </w:r>
    </w:p>
    <w:p w:rsidR="00206FF2" w:rsidRPr="00B6588D" w:rsidRDefault="00206FF2" w:rsidP="0059436C">
      <w:pPr>
        <w:rPr>
          <w:lang w:val="uk-UA"/>
        </w:rPr>
      </w:pPr>
      <w:r w:rsidRPr="0059436C">
        <w:rPr>
          <w:lang w:val="uk-UA"/>
        </w:rPr>
        <w:t xml:space="preserve">1) </w:t>
      </w:r>
      <w:r w:rsidRPr="0059436C">
        <w:rPr>
          <w:lang w:val="en-US"/>
        </w:rPr>
        <w:t>Tab</w:t>
      </w:r>
      <w:r w:rsidRPr="00B6588D">
        <w:rPr>
          <w:lang w:val="uk-UA"/>
        </w:rPr>
        <w:t>;</w:t>
      </w:r>
    </w:p>
    <w:p w:rsidR="00206FF2" w:rsidRPr="00B6588D" w:rsidRDefault="00206FF2" w:rsidP="0059436C">
      <w:pPr>
        <w:rPr>
          <w:lang w:val="uk-UA"/>
        </w:rPr>
      </w:pPr>
      <w:r w:rsidRPr="00B6588D">
        <w:rPr>
          <w:lang w:val="uk-UA"/>
        </w:rPr>
        <w:t xml:space="preserve">2) </w:t>
      </w:r>
      <w:r w:rsidRPr="0059436C">
        <w:rPr>
          <w:lang w:val="en-US"/>
        </w:rPr>
        <w:t>Alt</w:t>
      </w:r>
      <w:r w:rsidRPr="00B6588D">
        <w:rPr>
          <w:lang w:val="uk-UA"/>
        </w:rPr>
        <w:t>;</w:t>
      </w:r>
    </w:p>
    <w:p w:rsidR="00206FF2" w:rsidRPr="00B6588D" w:rsidRDefault="00206FF2" w:rsidP="0059436C">
      <w:pPr>
        <w:rPr>
          <w:lang w:val="uk-UA"/>
        </w:rPr>
      </w:pPr>
      <w:r w:rsidRPr="00B6588D">
        <w:rPr>
          <w:lang w:val="uk-UA"/>
        </w:rPr>
        <w:t xml:space="preserve">3) </w:t>
      </w:r>
      <w:r w:rsidRPr="0059436C">
        <w:rPr>
          <w:lang w:val="en-US"/>
        </w:rPr>
        <w:t>Shift</w:t>
      </w:r>
      <w:r w:rsidRPr="00B6588D">
        <w:rPr>
          <w:lang w:val="uk-UA"/>
        </w:rPr>
        <w:t>;</w:t>
      </w:r>
    </w:p>
    <w:p w:rsidR="00206FF2" w:rsidRPr="00B6588D" w:rsidRDefault="00206FF2" w:rsidP="0059436C">
      <w:pPr>
        <w:rPr>
          <w:lang w:val="uk-UA"/>
        </w:rPr>
      </w:pPr>
      <w:r w:rsidRPr="00B6588D">
        <w:rPr>
          <w:lang w:val="uk-UA"/>
        </w:rPr>
        <w:t xml:space="preserve">4) </w:t>
      </w:r>
      <w:r w:rsidRPr="0059436C">
        <w:rPr>
          <w:lang w:val="en-US"/>
        </w:rPr>
        <w:t>Ctrl</w:t>
      </w:r>
      <w:r w:rsidRPr="00B6588D">
        <w:rPr>
          <w:lang w:val="uk-UA"/>
        </w:rPr>
        <w:t>;</w:t>
      </w:r>
    </w:p>
    <w:p w:rsidR="00206FF2" w:rsidRPr="0059436C" w:rsidRDefault="00206FF2" w:rsidP="0059436C">
      <w:pPr>
        <w:rPr>
          <w:lang w:val="uk-UA"/>
        </w:rPr>
      </w:pPr>
    </w:p>
    <w:p w:rsidR="00206FF2" w:rsidRDefault="00206FF2" w:rsidP="0059436C">
      <w:pPr>
        <w:rPr>
          <w:lang w:val="uk-UA"/>
        </w:rPr>
      </w:pPr>
      <w:r>
        <w:rPr>
          <w:lang w:val="uk-UA"/>
        </w:rPr>
        <w:t>9</w:t>
      </w:r>
      <w:r w:rsidRPr="0059436C">
        <w:rPr>
          <w:lang w:val="uk-UA"/>
        </w:rPr>
        <w:t>.</w:t>
      </w:r>
      <w:r>
        <w:rPr>
          <w:lang w:val="uk-UA"/>
        </w:rPr>
        <w:t xml:space="preserve"> </w:t>
      </w:r>
      <w:r w:rsidRPr="0059436C">
        <w:rPr>
          <w:lang w:val="uk-UA"/>
        </w:rPr>
        <w:t>При роботі в середовищі Windows часто використовуєть</w:t>
      </w:r>
      <w:r>
        <w:rPr>
          <w:lang w:val="uk-UA"/>
        </w:rPr>
        <w:t xml:space="preserve">ся поняття "буфер обміну". </w:t>
      </w:r>
    </w:p>
    <w:p w:rsidR="00206FF2" w:rsidRPr="0059436C" w:rsidRDefault="00206FF2" w:rsidP="0059436C">
      <w:pPr>
        <w:rPr>
          <w:lang w:val="uk-UA"/>
        </w:rPr>
      </w:pPr>
      <w:r>
        <w:rPr>
          <w:lang w:val="uk-UA"/>
        </w:rPr>
        <w:t xml:space="preserve">"Буфер обміну" – це: </w:t>
      </w:r>
      <w:r w:rsidRPr="0059436C">
        <w:rPr>
          <w:lang w:val="uk-UA"/>
        </w:rPr>
        <w:t xml:space="preserve"> </w:t>
      </w:r>
    </w:p>
    <w:p w:rsidR="00206FF2" w:rsidRPr="0059436C" w:rsidRDefault="00206FF2" w:rsidP="0059436C">
      <w:pPr>
        <w:rPr>
          <w:lang w:val="uk-UA"/>
        </w:rPr>
      </w:pPr>
      <w:r w:rsidRPr="0059436C">
        <w:rPr>
          <w:lang w:val="uk-UA"/>
        </w:rPr>
        <w:t>1) спеціальна область оперативної пам’яті, для збереження інформації;</w:t>
      </w:r>
    </w:p>
    <w:p w:rsidR="00206FF2" w:rsidRPr="0059436C" w:rsidRDefault="00206FF2" w:rsidP="0059436C">
      <w:pPr>
        <w:rPr>
          <w:lang w:val="uk-UA"/>
        </w:rPr>
      </w:pPr>
      <w:r w:rsidRPr="0059436C">
        <w:rPr>
          <w:lang w:val="uk-UA"/>
        </w:rPr>
        <w:t>2) частина  області пам’яті, де знаходиться операційна система;</w:t>
      </w:r>
    </w:p>
    <w:p w:rsidR="00206FF2" w:rsidRPr="0059436C" w:rsidRDefault="00206FF2" w:rsidP="0059436C">
      <w:pPr>
        <w:rPr>
          <w:lang w:val="uk-UA"/>
        </w:rPr>
      </w:pPr>
      <w:r>
        <w:rPr>
          <w:lang w:val="uk-UA"/>
        </w:rPr>
        <w:t xml:space="preserve">3) ділянка пам’яті </w:t>
      </w:r>
      <w:r w:rsidRPr="0059436C">
        <w:rPr>
          <w:lang w:val="uk-UA"/>
        </w:rPr>
        <w:t>вінчестера</w:t>
      </w:r>
      <w:r>
        <w:rPr>
          <w:lang w:val="uk-UA"/>
        </w:rPr>
        <w:t xml:space="preserve"> </w:t>
      </w:r>
      <w:r w:rsidRPr="0059436C">
        <w:rPr>
          <w:lang w:val="uk-UA"/>
        </w:rPr>
        <w:t>для збереження інформації;</w:t>
      </w:r>
    </w:p>
    <w:p w:rsidR="00206FF2" w:rsidRPr="0059436C" w:rsidRDefault="00206FF2" w:rsidP="0059436C">
      <w:pPr>
        <w:rPr>
          <w:lang w:val="uk-UA"/>
        </w:rPr>
      </w:pPr>
      <w:r>
        <w:rPr>
          <w:lang w:val="uk-UA"/>
        </w:rPr>
        <w:t>4) ділянка пам’яті диска, що знаходиться  у накопичувачі</w:t>
      </w:r>
      <w:r w:rsidRPr="0059436C">
        <w:rPr>
          <w:lang w:val="uk-UA"/>
        </w:rPr>
        <w:t>;</w:t>
      </w:r>
      <w:r>
        <w:rPr>
          <w:lang w:val="uk-UA"/>
        </w:rPr>
        <w:t xml:space="preserve"> </w:t>
      </w:r>
    </w:p>
    <w:p w:rsidR="00206FF2" w:rsidRPr="0059436C" w:rsidRDefault="00206FF2" w:rsidP="0059436C">
      <w:pPr>
        <w:rPr>
          <w:lang w:val="uk-UA"/>
        </w:rPr>
      </w:pPr>
    </w:p>
    <w:p w:rsidR="00206FF2" w:rsidRPr="0059436C" w:rsidRDefault="00206FF2" w:rsidP="0059436C">
      <w:pPr>
        <w:rPr>
          <w:lang w:val="uk-UA"/>
        </w:rPr>
      </w:pPr>
      <w:r>
        <w:rPr>
          <w:lang w:val="uk-UA"/>
        </w:rPr>
        <w:t>10. Для зручної  ро</w:t>
      </w:r>
      <w:r w:rsidRPr="0059436C">
        <w:rPr>
          <w:lang w:val="uk-UA"/>
        </w:rPr>
        <w:t>боти з файлами та сис</w:t>
      </w:r>
      <w:r>
        <w:rPr>
          <w:lang w:val="uk-UA"/>
        </w:rPr>
        <w:t xml:space="preserve">тематизації файлів їх групують:  </w:t>
      </w:r>
    </w:p>
    <w:p w:rsidR="00206FF2" w:rsidRPr="0059436C" w:rsidRDefault="00206FF2" w:rsidP="0059436C">
      <w:pPr>
        <w:rPr>
          <w:lang w:val="uk-UA"/>
        </w:rPr>
      </w:pPr>
      <w:r w:rsidRPr="0059436C">
        <w:rPr>
          <w:lang w:val="uk-UA"/>
        </w:rPr>
        <w:t>1) в таблиці;</w:t>
      </w:r>
    </w:p>
    <w:p w:rsidR="00206FF2" w:rsidRPr="0059436C" w:rsidRDefault="00206FF2" w:rsidP="0059436C">
      <w:pPr>
        <w:rPr>
          <w:lang w:val="uk-UA"/>
        </w:rPr>
      </w:pPr>
      <w:r w:rsidRPr="0059436C">
        <w:rPr>
          <w:lang w:val="uk-UA"/>
        </w:rPr>
        <w:t>2) в каталог</w:t>
      </w:r>
      <w:r>
        <w:rPr>
          <w:lang w:val="uk-UA"/>
        </w:rPr>
        <w:t>и</w:t>
      </w:r>
      <w:r w:rsidRPr="0059436C">
        <w:rPr>
          <w:lang w:val="uk-UA"/>
        </w:rPr>
        <w:t>;</w:t>
      </w:r>
    </w:p>
    <w:p w:rsidR="00206FF2" w:rsidRPr="0059436C" w:rsidRDefault="00206FF2" w:rsidP="0059436C">
      <w:pPr>
        <w:rPr>
          <w:lang w:val="uk-UA"/>
        </w:rPr>
      </w:pPr>
      <w:r w:rsidRPr="0059436C">
        <w:rPr>
          <w:lang w:val="uk-UA"/>
        </w:rPr>
        <w:t>3) в документи;</w:t>
      </w:r>
    </w:p>
    <w:p w:rsidR="00206FF2" w:rsidRPr="0059436C" w:rsidRDefault="00206FF2" w:rsidP="0059436C">
      <w:pPr>
        <w:rPr>
          <w:lang w:val="uk-UA"/>
        </w:rPr>
      </w:pPr>
      <w:r w:rsidRPr="0059436C">
        <w:rPr>
          <w:lang w:val="uk-UA"/>
        </w:rPr>
        <w:t>4) в архіви;</w:t>
      </w:r>
    </w:p>
    <w:p w:rsidR="00206FF2" w:rsidRPr="0059436C" w:rsidRDefault="00206FF2" w:rsidP="0059436C">
      <w:pPr>
        <w:rPr>
          <w:lang w:val="uk-UA"/>
        </w:rPr>
      </w:pPr>
    </w:p>
    <w:p w:rsidR="00206FF2" w:rsidRPr="00B6588D" w:rsidRDefault="00206FF2" w:rsidP="0059436C">
      <w:r>
        <w:rPr>
          <w:lang w:val="uk-UA"/>
        </w:rPr>
        <w:t>11. При ро</w:t>
      </w:r>
      <w:r w:rsidRPr="0059436C">
        <w:rPr>
          <w:lang w:val="uk-UA"/>
        </w:rPr>
        <w:t>бот</w:t>
      </w:r>
      <w:r>
        <w:rPr>
          <w:lang w:val="uk-UA"/>
        </w:rPr>
        <w:t>і</w:t>
      </w:r>
      <w:r w:rsidRPr="0059436C">
        <w:rPr>
          <w:lang w:val="uk-UA"/>
        </w:rPr>
        <w:t xml:space="preserve"> в с</w:t>
      </w:r>
      <w:r>
        <w:rPr>
          <w:lang w:val="uk-UA"/>
        </w:rPr>
        <w:t>ередовищі Windows активни</w:t>
      </w:r>
      <w:r w:rsidRPr="0059436C">
        <w:rPr>
          <w:lang w:val="uk-UA"/>
        </w:rPr>
        <w:t>м с</w:t>
      </w:r>
      <w:r>
        <w:rPr>
          <w:lang w:val="uk-UA"/>
        </w:rPr>
        <w:t>еред</w:t>
      </w:r>
      <w:r w:rsidRPr="0059436C">
        <w:rPr>
          <w:lang w:val="uk-UA"/>
        </w:rPr>
        <w:t xml:space="preserve"> </w:t>
      </w:r>
      <w:r>
        <w:rPr>
          <w:lang w:val="uk-UA"/>
        </w:rPr>
        <w:t xml:space="preserve">декількох відкритих вікон буде </w:t>
      </w:r>
    </w:p>
    <w:p w:rsidR="00206FF2" w:rsidRPr="0059436C" w:rsidRDefault="00206FF2" w:rsidP="0059436C">
      <w:pPr>
        <w:rPr>
          <w:lang w:val="uk-UA"/>
        </w:rPr>
      </w:pPr>
      <w:r>
        <w:rPr>
          <w:lang w:val="uk-UA"/>
        </w:rPr>
        <w:t>вікно:</w:t>
      </w:r>
      <w:r w:rsidRPr="0059436C">
        <w:rPr>
          <w:lang w:val="uk-UA"/>
        </w:rPr>
        <w:t xml:space="preserve"> </w:t>
      </w:r>
    </w:p>
    <w:p w:rsidR="00206FF2" w:rsidRPr="0059436C" w:rsidRDefault="00206FF2" w:rsidP="0059436C">
      <w:pPr>
        <w:rPr>
          <w:lang w:val="uk-UA"/>
        </w:rPr>
      </w:pPr>
      <w:r>
        <w:rPr>
          <w:lang w:val="uk-UA"/>
        </w:rPr>
        <w:t xml:space="preserve">1) де заголовок відрізняється  по кольору від </w:t>
      </w:r>
      <w:r w:rsidRPr="0059436C">
        <w:rPr>
          <w:lang w:val="uk-UA"/>
        </w:rPr>
        <w:t xml:space="preserve"> </w:t>
      </w:r>
      <w:r>
        <w:rPr>
          <w:lang w:val="uk-UA"/>
        </w:rPr>
        <w:t>інших ві</w:t>
      </w:r>
      <w:r w:rsidRPr="0059436C">
        <w:rPr>
          <w:lang w:val="uk-UA"/>
        </w:rPr>
        <w:t>кон</w:t>
      </w:r>
      <w:r>
        <w:rPr>
          <w:lang w:val="uk-UA"/>
        </w:rPr>
        <w:t>;</w:t>
      </w:r>
    </w:p>
    <w:p w:rsidR="00206FF2" w:rsidRPr="0059436C" w:rsidRDefault="00206FF2" w:rsidP="0059436C">
      <w:pPr>
        <w:rPr>
          <w:lang w:val="uk-UA"/>
        </w:rPr>
      </w:pPr>
      <w:r>
        <w:rPr>
          <w:lang w:val="uk-UA"/>
        </w:rPr>
        <w:t>2) яке більше інш</w:t>
      </w:r>
      <w:r w:rsidRPr="0059436C">
        <w:rPr>
          <w:lang w:val="uk-UA"/>
        </w:rPr>
        <w:t>их</w:t>
      </w:r>
      <w:r>
        <w:rPr>
          <w:lang w:val="uk-UA"/>
        </w:rPr>
        <w:t>;</w:t>
      </w:r>
    </w:p>
    <w:p w:rsidR="00206FF2" w:rsidRPr="0059436C" w:rsidRDefault="00206FF2" w:rsidP="0059436C">
      <w:pPr>
        <w:rPr>
          <w:lang w:val="uk-UA"/>
        </w:rPr>
      </w:pPr>
      <w:r>
        <w:rPr>
          <w:lang w:val="uk-UA"/>
        </w:rPr>
        <w:t>3) яке стої</w:t>
      </w:r>
      <w:r w:rsidRPr="0059436C">
        <w:rPr>
          <w:lang w:val="uk-UA"/>
        </w:rPr>
        <w:t>т</w:t>
      </w:r>
      <w:r>
        <w:rPr>
          <w:lang w:val="uk-UA"/>
        </w:rPr>
        <w:t>ь у центрі;</w:t>
      </w:r>
    </w:p>
    <w:p w:rsidR="00206FF2" w:rsidRPr="0059436C" w:rsidRDefault="00206FF2" w:rsidP="003315C4">
      <w:pPr>
        <w:rPr>
          <w:lang w:val="uk-UA"/>
        </w:rPr>
      </w:pPr>
      <w:r>
        <w:rPr>
          <w:lang w:val="uk-UA"/>
        </w:rPr>
        <w:t>4) на якому стої</w:t>
      </w:r>
      <w:r w:rsidRPr="0059436C">
        <w:rPr>
          <w:lang w:val="uk-UA"/>
        </w:rPr>
        <w:t>т</w:t>
      </w:r>
      <w:r>
        <w:rPr>
          <w:lang w:val="uk-UA"/>
        </w:rPr>
        <w:t>ь вказівник миші;</w:t>
      </w:r>
    </w:p>
    <w:p w:rsidR="00206FF2" w:rsidRPr="00B6588D" w:rsidRDefault="00206FF2" w:rsidP="004D3588"/>
    <w:p w:rsidR="00206FF2" w:rsidRPr="00D61AE3" w:rsidRDefault="00206FF2" w:rsidP="00D61AE3">
      <w:pPr>
        <w:rPr>
          <w:lang w:val="uk-UA"/>
        </w:rPr>
      </w:pPr>
      <w:r>
        <w:rPr>
          <w:lang w:val="uk-UA"/>
        </w:rPr>
        <w:t xml:space="preserve">12. Шаблону </w:t>
      </w:r>
      <w:r>
        <w:rPr>
          <w:lang w:val="en-US"/>
        </w:rPr>
        <w:t>Sp</w:t>
      </w:r>
      <w:r>
        <w:rPr>
          <w:lang w:val="uk-UA"/>
        </w:rPr>
        <w:t xml:space="preserve">??.*m відповідає </w:t>
      </w:r>
      <w:r w:rsidRPr="00D61AE3">
        <w:rPr>
          <w:lang w:val="uk-UA"/>
        </w:rPr>
        <w:t xml:space="preserve"> </w:t>
      </w:r>
      <w:r>
        <w:rPr>
          <w:lang w:val="uk-UA"/>
        </w:rPr>
        <w:t xml:space="preserve">ім’я </w:t>
      </w:r>
      <w:r w:rsidRPr="00D61AE3">
        <w:rPr>
          <w:lang w:val="uk-UA"/>
        </w:rPr>
        <w:t xml:space="preserve"> файлу: </w:t>
      </w:r>
    </w:p>
    <w:p w:rsidR="00206FF2" w:rsidRPr="00D61AE3" w:rsidRDefault="00206FF2" w:rsidP="00D61AE3">
      <w:pPr>
        <w:rPr>
          <w:lang w:val="uk-UA"/>
        </w:rPr>
      </w:pPr>
      <w:r>
        <w:rPr>
          <w:lang w:val="uk-UA"/>
        </w:rPr>
        <w:t xml:space="preserve">1) </w:t>
      </w:r>
      <w:r>
        <w:rPr>
          <w:lang w:val="en-US"/>
        </w:rPr>
        <w:t>Sp</w:t>
      </w:r>
      <w:r>
        <w:rPr>
          <w:lang w:val="uk-UA"/>
        </w:rPr>
        <w:t>ddd</w:t>
      </w:r>
      <w:r w:rsidRPr="00D61AE3">
        <w:rPr>
          <w:lang w:val="uk-UA"/>
        </w:rPr>
        <w:t>.com</w:t>
      </w:r>
    </w:p>
    <w:p w:rsidR="00206FF2" w:rsidRPr="00D61AE3" w:rsidRDefault="00206FF2" w:rsidP="00D61AE3">
      <w:pPr>
        <w:rPr>
          <w:lang w:val="uk-UA"/>
        </w:rPr>
      </w:pPr>
      <w:r w:rsidRPr="00D61AE3">
        <w:rPr>
          <w:lang w:val="uk-UA"/>
        </w:rPr>
        <w:t xml:space="preserve">2) </w:t>
      </w:r>
      <w:r>
        <w:rPr>
          <w:lang w:val="en-US"/>
        </w:rPr>
        <w:t>Sp</w:t>
      </w:r>
      <w:r>
        <w:rPr>
          <w:lang w:val="uk-UA"/>
        </w:rPr>
        <w:t>d</w:t>
      </w:r>
      <w:r w:rsidRPr="00D61AE3">
        <w:rPr>
          <w:lang w:val="uk-UA"/>
        </w:rPr>
        <w:t>.exe</w:t>
      </w:r>
    </w:p>
    <w:p w:rsidR="00206FF2" w:rsidRPr="00953BED" w:rsidRDefault="00206FF2" w:rsidP="00D61AE3">
      <w:pPr>
        <w:rPr>
          <w:lang w:val="uk-UA"/>
        </w:rPr>
      </w:pPr>
      <w:r w:rsidRPr="00D61AE3">
        <w:rPr>
          <w:lang w:val="uk-UA"/>
        </w:rPr>
        <w:t xml:space="preserve">3) </w:t>
      </w:r>
      <w:r w:rsidRPr="00D61AE3">
        <w:rPr>
          <w:lang w:val="en-US"/>
        </w:rPr>
        <w:t>Spid</w:t>
      </w:r>
      <w:r w:rsidRPr="00953BED">
        <w:rPr>
          <w:lang w:val="uk-UA"/>
        </w:rPr>
        <w:t>.</w:t>
      </w:r>
      <w:r w:rsidRPr="00D61AE3">
        <w:rPr>
          <w:lang w:val="en-US"/>
        </w:rPr>
        <w:t>com</w:t>
      </w:r>
    </w:p>
    <w:p w:rsidR="00206FF2" w:rsidRPr="00B6588D" w:rsidRDefault="00206FF2" w:rsidP="00270B76">
      <w:pPr>
        <w:rPr>
          <w:lang w:val="uk-UA"/>
        </w:rPr>
      </w:pPr>
      <w:r w:rsidRPr="00953BED">
        <w:rPr>
          <w:lang w:val="uk-UA"/>
        </w:rPr>
        <w:t xml:space="preserve">4) </w:t>
      </w:r>
      <w:r>
        <w:rPr>
          <w:lang w:val="en-US"/>
        </w:rPr>
        <w:t>Sddp</w:t>
      </w:r>
      <w:r>
        <w:rPr>
          <w:lang w:val="uk-UA"/>
        </w:rPr>
        <w:t>.</w:t>
      </w:r>
      <w:r>
        <w:rPr>
          <w:lang w:val="en-US"/>
        </w:rPr>
        <w:t>ex</w:t>
      </w:r>
      <w:r w:rsidRPr="00D61AE3">
        <w:rPr>
          <w:lang w:val="uk-UA"/>
        </w:rPr>
        <w:t>m</w:t>
      </w:r>
    </w:p>
    <w:p w:rsidR="00206FF2" w:rsidRPr="00B6588D" w:rsidRDefault="00206FF2" w:rsidP="00BA0A38">
      <w:pPr>
        <w:jc w:val="center"/>
        <w:rPr>
          <w:i/>
          <w:sz w:val="32"/>
          <w:szCs w:val="32"/>
          <w:lang w:val="uk-UA"/>
        </w:rPr>
      </w:pPr>
      <w:r w:rsidRPr="00953BED">
        <w:rPr>
          <w:i/>
          <w:sz w:val="32"/>
          <w:szCs w:val="32"/>
          <w:lang w:val="uk-UA"/>
        </w:rPr>
        <w:t>3. Компресія інформації та архіватори</w:t>
      </w:r>
    </w:p>
    <w:p w:rsidR="00206FF2" w:rsidRPr="00B6588D" w:rsidRDefault="00206FF2" w:rsidP="00BA0A38">
      <w:pPr>
        <w:jc w:val="center"/>
        <w:rPr>
          <w:i/>
          <w:sz w:val="32"/>
          <w:szCs w:val="32"/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 xml:space="preserve">1. Програма-архіватор – це: </w:t>
      </w: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1) програма для стиснення</w:t>
      </w:r>
      <w:r w:rsidRPr="004D3588">
        <w:rPr>
          <w:lang w:val="uk-UA"/>
        </w:rPr>
        <w:t xml:space="preserve"> інформаційного об’єму файлів;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</w:t>
      </w:r>
      <w:r w:rsidRPr="004D3588">
        <w:rPr>
          <w:lang w:val="uk-UA"/>
        </w:rPr>
        <w:t>програма резервного копіювання файлів;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3)</w:t>
      </w:r>
      <w:r>
        <w:rPr>
          <w:lang w:val="uk-UA"/>
        </w:rPr>
        <w:t xml:space="preserve"> </w:t>
      </w:r>
      <w:r w:rsidRPr="004D3588">
        <w:rPr>
          <w:lang w:val="uk-UA"/>
        </w:rPr>
        <w:t>інтерпретатор;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4)</w:t>
      </w:r>
      <w:r>
        <w:rPr>
          <w:lang w:val="uk-UA"/>
        </w:rPr>
        <w:t xml:space="preserve"> </w:t>
      </w:r>
      <w:r w:rsidRPr="004D3588">
        <w:rPr>
          <w:lang w:val="uk-UA"/>
        </w:rPr>
        <w:t>транслятор;</w:t>
      </w:r>
    </w:p>
    <w:p w:rsidR="00206FF2" w:rsidRDefault="00206FF2" w:rsidP="004D3588">
      <w:pPr>
        <w:rPr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 xml:space="preserve">2.Стиснутий файл являє собою: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1)</w:t>
      </w:r>
      <w:r>
        <w:rPr>
          <w:lang w:val="uk-UA"/>
        </w:rPr>
        <w:t xml:space="preserve"> </w:t>
      </w:r>
      <w:r w:rsidRPr="004D3588">
        <w:rPr>
          <w:lang w:val="uk-UA"/>
        </w:rPr>
        <w:t>файл, яким довго не користувались;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</w:t>
      </w:r>
      <w:r w:rsidRPr="004D3588">
        <w:rPr>
          <w:lang w:val="uk-UA"/>
        </w:rPr>
        <w:t>файл, захищений від копіювання;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3)</w:t>
      </w:r>
      <w:r>
        <w:rPr>
          <w:lang w:val="uk-UA"/>
        </w:rPr>
        <w:t xml:space="preserve"> </w:t>
      </w:r>
      <w:r w:rsidRPr="004D3588">
        <w:rPr>
          <w:lang w:val="uk-UA"/>
        </w:rPr>
        <w:t>файл, стиснутий за допомогою програм;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4)</w:t>
      </w:r>
      <w:r>
        <w:rPr>
          <w:lang w:val="uk-UA"/>
        </w:rPr>
        <w:t xml:space="preserve"> </w:t>
      </w:r>
      <w:r w:rsidRPr="004D3588">
        <w:rPr>
          <w:lang w:val="uk-UA"/>
        </w:rPr>
        <w:t>файл, захищений від несанкціонованого доступу;</w:t>
      </w:r>
    </w:p>
    <w:p w:rsidR="00206FF2" w:rsidRPr="0059436C" w:rsidRDefault="00206FF2" w:rsidP="004D3588">
      <w:pPr>
        <w:rPr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3</w:t>
      </w:r>
      <w:r w:rsidRPr="0059436C">
        <w:rPr>
          <w:lang w:val="uk-UA"/>
        </w:rPr>
        <w:t>.</w:t>
      </w:r>
      <w:r>
        <w:rPr>
          <w:lang w:val="uk-UA"/>
        </w:rPr>
        <w:t xml:space="preserve"> SFX – це:  </w:t>
      </w:r>
      <w:r w:rsidRPr="004D3588">
        <w:rPr>
          <w:lang w:val="uk-UA"/>
        </w:rPr>
        <w:t xml:space="preserve"> </w:t>
      </w: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1) неперервний архів</w:t>
      </w:r>
      <w:r w:rsidRPr="004D3588">
        <w:rPr>
          <w:lang w:val="uk-UA"/>
        </w:rPr>
        <w:t>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</w:t>
      </w:r>
      <w:r w:rsidRPr="004D3588">
        <w:rPr>
          <w:lang w:val="uk-UA"/>
        </w:rPr>
        <w:t>метод компресії з втратами інформації;</w:t>
      </w: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3) обновлений архів</w:t>
      </w:r>
      <w:r w:rsidRPr="004D3588">
        <w:rPr>
          <w:lang w:val="uk-UA"/>
        </w:rPr>
        <w:t>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4)</w:t>
      </w:r>
      <w:r>
        <w:rPr>
          <w:lang w:val="uk-UA"/>
        </w:rPr>
        <w:t xml:space="preserve"> </w:t>
      </w:r>
      <w:r w:rsidRPr="004D3588">
        <w:rPr>
          <w:lang w:val="uk-UA"/>
        </w:rPr>
        <w:t>архів, що самостійно розпаковується;</w:t>
      </w:r>
    </w:p>
    <w:p w:rsidR="00206FF2" w:rsidRDefault="00206FF2" w:rsidP="004D3588">
      <w:pPr>
        <w:rPr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4</w:t>
      </w:r>
      <w:r w:rsidRPr="004D3588">
        <w:rPr>
          <w:lang w:val="uk-UA"/>
        </w:rPr>
        <w:t>.</w:t>
      </w:r>
      <w:r>
        <w:rPr>
          <w:lang w:val="uk-UA"/>
        </w:rPr>
        <w:t xml:space="preserve"> Архівовані файли зберігаються: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1)</w:t>
      </w:r>
      <w:r>
        <w:rPr>
          <w:lang w:val="uk-UA"/>
        </w:rPr>
        <w:t xml:space="preserve"> </w:t>
      </w:r>
      <w:r w:rsidRPr="004D3588">
        <w:rPr>
          <w:lang w:val="uk-UA"/>
        </w:rPr>
        <w:t>в тимчасовому каталозі;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</w:t>
      </w:r>
      <w:r w:rsidRPr="004D3588">
        <w:rPr>
          <w:lang w:val="uk-UA"/>
        </w:rPr>
        <w:t>в спеціальному файлі, який ма</w:t>
      </w:r>
      <w:r>
        <w:rPr>
          <w:lang w:val="uk-UA"/>
        </w:rPr>
        <w:t>є розширення програми-архіватора</w:t>
      </w:r>
      <w:r w:rsidRPr="004D3588">
        <w:rPr>
          <w:lang w:val="uk-UA"/>
        </w:rPr>
        <w:t>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3)</w:t>
      </w:r>
      <w:r>
        <w:rPr>
          <w:lang w:val="uk-UA"/>
        </w:rPr>
        <w:t xml:space="preserve"> </w:t>
      </w:r>
      <w:r w:rsidRPr="004D3588">
        <w:rPr>
          <w:lang w:val="uk-UA"/>
        </w:rPr>
        <w:t>місце зберігання вибирає користувач;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4)</w:t>
      </w:r>
      <w:r>
        <w:rPr>
          <w:lang w:val="uk-UA"/>
        </w:rPr>
        <w:t xml:space="preserve"> не відповідає </w:t>
      </w:r>
      <w:r w:rsidRPr="004D3588">
        <w:rPr>
          <w:lang w:val="uk-UA"/>
        </w:rPr>
        <w:t>ні один із варіантів</w:t>
      </w:r>
      <w:r>
        <w:rPr>
          <w:lang w:val="uk-UA"/>
        </w:rPr>
        <w:t xml:space="preserve"> відповідей 1-3</w:t>
      </w:r>
      <w:r w:rsidRPr="004D3588">
        <w:rPr>
          <w:lang w:val="uk-UA"/>
        </w:rPr>
        <w:t>;</w:t>
      </w:r>
    </w:p>
    <w:p w:rsidR="00206FF2" w:rsidRDefault="00206FF2" w:rsidP="004D3588">
      <w:pPr>
        <w:rPr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5</w:t>
      </w:r>
      <w:r w:rsidRPr="004D3588">
        <w:rPr>
          <w:lang w:val="uk-UA"/>
        </w:rPr>
        <w:t>.</w:t>
      </w:r>
      <w:r>
        <w:rPr>
          <w:lang w:val="uk-UA"/>
        </w:rPr>
        <w:t xml:space="preserve"> </w:t>
      </w:r>
      <w:r w:rsidRPr="004D3588">
        <w:rPr>
          <w:lang w:val="uk-UA"/>
        </w:rPr>
        <w:t>Що таке розархівація</w:t>
      </w:r>
      <w:r>
        <w:rPr>
          <w:lang w:val="uk-UA"/>
        </w:rPr>
        <w:t xml:space="preserve"> </w:t>
      </w:r>
      <w:r w:rsidRPr="004D3588">
        <w:rPr>
          <w:lang w:val="uk-UA"/>
        </w:rPr>
        <w:t>?</w:t>
      </w:r>
      <w:r>
        <w:rPr>
          <w:lang w:val="uk-UA"/>
        </w:rPr>
        <w:t xml:space="preserve">  </w:t>
      </w:r>
      <w:r w:rsidRPr="004D3588">
        <w:rPr>
          <w:lang w:val="uk-UA"/>
        </w:rPr>
        <w:t xml:space="preserve">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1)</w:t>
      </w:r>
      <w:r>
        <w:rPr>
          <w:lang w:val="uk-UA"/>
        </w:rPr>
        <w:t xml:space="preserve"> </w:t>
      </w:r>
      <w:r w:rsidRPr="004D3588">
        <w:rPr>
          <w:lang w:val="uk-UA"/>
        </w:rPr>
        <w:t>Процес створення архіву на окремому диску;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</w:t>
      </w:r>
      <w:r w:rsidRPr="004D3588">
        <w:rPr>
          <w:lang w:val="uk-UA"/>
        </w:rPr>
        <w:t>Процес</w:t>
      </w:r>
      <w:r>
        <w:rPr>
          <w:lang w:val="uk-UA"/>
        </w:rPr>
        <w:t xml:space="preserve"> стиснення файлів за певною тех</w:t>
      </w:r>
      <w:r w:rsidRPr="004D3588">
        <w:rPr>
          <w:lang w:val="uk-UA"/>
        </w:rPr>
        <w:t>нологією і поміщення їх в архівний файл;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3)</w:t>
      </w:r>
      <w:r>
        <w:rPr>
          <w:lang w:val="uk-UA"/>
        </w:rPr>
        <w:t xml:space="preserve"> </w:t>
      </w:r>
      <w:r w:rsidRPr="004D3588">
        <w:rPr>
          <w:lang w:val="uk-UA"/>
        </w:rPr>
        <w:t>Процес відтворення архівного файлу у початковий вигляд;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4)</w:t>
      </w:r>
      <w:r>
        <w:rPr>
          <w:lang w:val="uk-UA"/>
        </w:rPr>
        <w:t xml:space="preserve"> </w:t>
      </w:r>
      <w:r w:rsidRPr="004D3588">
        <w:rPr>
          <w:lang w:val="uk-UA"/>
        </w:rPr>
        <w:t>Організація збереження файлів на диску;</w:t>
      </w:r>
    </w:p>
    <w:p w:rsidR="00206FF2" w:rsidRDefault="00206FF2" w:rsidP="004D3588">
      <w:pPr>
        <w:rPr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6</w:t>
      </w:r>
      <w:r w:rsidRPr="004D3588">
        <w:rPr>
          <w:lang w:val="uk-UA"/>
        </w:rPr>
        <w:t>.Архіви з яким розширенням може створювати архіватор WinRar</w:t>
      </w:r>
      <w:r>
        <w:rPr>
          <w:lang w:val="uk-UA"/>
        </w:rPr>
        <w:t xml:space="preserve"> </w:t>
      </w:r>
      <w:r w:rsidRPr="004D3588">
        <w:rPr>
          <w:lang w:val="uk-UA"/>
        </w:rPr>
        <w:t>?</w:t>
      </w:r>
      <w:r>
        <w:rPr>
          <w:lang w:val="uk-UA"/>
        </w:rPr>
        <w:t xml:space="preserve">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1)</w:t>
      </w:r>
      <w:r>
        <w:rPr>
          <w:lang w:val="uk-UA"/>
        </w:rPr>
        <w:t xml:space="preserve"> </w:t>
      </w:r>
      <w:r w:rsidRPr="004D3588">
        <w:rPr>
          <w:lang w:val="uk-UA"/>
        </w:rPr>
        <w:t>.zip;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</w:t>
      </w:r>
      <w:r w:rsidRPr="004D3588">
        <w:rPr>
          <w:lang w:val="uk-UA"/>
        </w:rPr>
        <w:t>.exe;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3)</w:t>
      </w:r>
      <w:r>
        <w:rPr>
          <w:lang w:val="uk-UA"/>
        </w:rPr>
        <w:t xml:space="preserve"> </w:t>
      </w:r>
      <w:r w:rsidRPr="004D3588">
        <w:rPr>
          <w:lang w:val="uk-UA"/>
        </w:rPr>
        <w:t>.rar;</w:t>
      </w: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4)  всі варіанти 1 - 3</w:t>
      </w:r>
      <w:r w:rsidRPr="004D3588">
        <w:rPr>
          <w:lang w:val="uk-UA"/>
        </w:rPr>
        <w:t>;</w:t>
      </w:r>
    </w:p>
    <w:p w:rsidR="00206FF2" w:rsidRDefault="00206FF2" w:rsidP="004D3588">
      <w:pPr>
        <w:rPr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7</w:t>
      </w:r>
      <w:r w:rsidRPr="004D3588">
        <w:rPr>
          <w:lang w:val="uk-UA"/>
        </w:rPr>
        <w:t>.Розмір інформації для відновлення</w:t>
      </w:r>
      <w:r>
        <w:rPr>
          <w:lang w:val="uk-UA"/>
        </w:rPr>
        <w:t xml:space="preserve"> у архіваторі RAR задається у:  </w:t>
      </w:r>
      <w:r w:rsidRPr="004D3588">
        <w:rPr>
          <w:lang w:val="uk-UA"/>
        </w:rPr>
        <w:t xml:space="preserve">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1)</w:t>
      </w:r>
      <w:r>
        <w:rPr>
          <w:lang w:val="uk-UA"/>
        </w:rPr>
        <w:t xml:space="preserve"> </w:t>
      </w:r>
      <w:r w:rsidRPr="004D3588">
        <w:rPr>
          <w:lang w:val="uk-UA"/>
        </w:rPr>
        <w:t>відсотках від оригінальних розмірів стислих файлів;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</w:t>
      </w:r>
      <w:r w:rsidRPr="004D3588">
        <w:rPr>
          <w:lang w:val="uk-UA"/>
        </w:rPr>
        <w:t>відсотках від розміру архіву;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3)</w:t>
      </w:r>
      <w:r>
        <w:rPr>
          <w:lang w:val="uk-UA"/>
        </w:rPr>
        <w:t xml:space="preserve"> </w:t>
      </w:r>
      <w:r w:rsidRPr="004D3588">
        <w:rPr>
          <w:lang w:val="uk-UA"/>
        </w:rPr>
        <w:t>відсотках від ступеня стиснення;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4)</w:t>
      </w:r>
      <w:r>
        <w:rPr>
          <w:lang w:val="uk-UA"/>
        </w:rPr>
        <w:t xml:space="preserve"> </w:t>
      </w:r>
      <w:r w:rsidRPr="004D3588">
        <w:rPr>
          <w:lang w:val="uk-UA"/>
        </w:rPr>
        <w:t>К</w:t>
      </w:r>
      <w:r>
        <w:rPr>
          <w:lang w:val="uk-UA"/>
        </w:rPr>
        <w:t>ілоб</w:t>
      </w:r>
      <w:r w:rsidRPr="004D3588">
        <w:rPr>
          <w:lang w:val="uk-UA"/>
        </w:rPr>
        <w:t>айтах;</w:t>
      </w:r>
    </w:p>
    <w:p w:rsidR="00206FF2" w:rsidRDefault="00206FF2" w:rsidP="004D3588">
      <w:pPr>
        <w:rPr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 w:rsidRPr="00E02FF9">
        <w:rPr>
          <w:lang w:val="uk-UA"/>
        </w:rPr>
        <w:t>8</w:t>
      </w:r>
      <w:r w:rsidRPr="004D3588">
        <w:rPr>
          <w:lang w:val="uk-UA"/>
        </w:rPr>
        <w:t>.Архівовани</w:t>
      </w:r>
      <w:r>
        <w:rPr>
          <w:lang w:val="uk-UA"/>
        </w:rPr>
        <w:t xml:space="preserve">й файл в ОС WINDOWS визначають: 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1)</w:t>
      </w:r>
      <w:r>
        <w:rPr>
          <w:lang w:val="uk-UA"/>
        </w:rPr>
        <w:t xml:space="preserve"> </w:t>
      </w:r>
      <w:r w:rsidRPr="004D3588">
        <w:rPr>
          <w:lang w:val="uk-UA"/>
        </w:rPr>
        <w:t>по його кольору;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</w:t>
      </w:r>
      <w:r w:rsidRPr="004D3588">
        <w:rPr>
          <w:lang w:val="uk-UA"/>
        </w:rPr>
        <w:t>по значку або розширенню;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3)</w:t>
      </w:r>
      <w:r>
        <w:rPr>
          <w:lang w:val="uk-UA"/>
        </w:rPr>
        <w:t xml:space="preserve"> </w:t>
      </w:r>
      <w:r w:rsidRPr="004D3588">
        <w:rPr>
          <w:lang w:val="uk-UA"/>
        </w:rPr>
        <w:t>по імені файлу;</w:t>
      </w: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4) всі варіанти 1 - 3</w:t>
      </w:r>
      <w:r w:rsidRPr="004D3588">
        <w:rPr>
          <w:lang w:val="uk-UA"/>
        </w:rPr>
        <w:t>;</w:t>
      </w:r>
    </w:p>
    <w:p w:rsidR="00206FF2" w:rsidRDefault="00206FF2" w:rsidP="004D3588">
      <w:pPr>
        <w:rPr>
          <w:lang w:val="uk-UA"/>
        </w:rPr>
      </w:pPr>
    </w:p>
    <w:p w:rsidR="00206FF2" w:rsidRPr="00D96ED7" w:rsidRDefault="00206FF2" w:rsidP="00D96ED7">
      <w:pPr>
        <w:rPr>
          <w:lang w:val="uk-UA"/>
        </w:rPr>
      </w:pPr>
      <w:r>
        <w:rPr>
          <w:lang w:val="uk-UA"/>
        </w:rPr>
        <w:t xml:space="preserve">9. </w:t>
      </w:r>
      <w:r w:rsidRPr="00D96ED7">
        <w:rPr>
          <w:lang w:val="uk-UA"/>
        </w:rPr>
        <w:t xml:space="preserve">Який із файлів з найвищим ступенем стисне програма </w:t>
      </w:r>
      <w:r w:rsidRPr="00D96ED7">
        <w:rPr>
          <w:lang w:val="en-US"/>
        </w:rPr>
        <w:t>WinRar</w:t>
      </w:r>
      <w:r w:rsidRPr="00B6588D">
        <w:t>?</w:t>
      </w:r>
      <w:r>
        <w:rPr>
          <w:lang w:val="uk-UA"/>
        </w:rPr>
        <w:t xml:space="preserve"> </w:t>
      </w:r>
    </w:p>
    <w:p w:rsidR="00206FF2" w:rsidRPr="00D96ED7" w:rsidRDefault="00206FF2" w:rsidP="00D96ED7">
      <w:pPr>
        <w:rPr>
          <w:lang w:val="uk-UA"/>
        </w:rPr>
      </w:pPr>
      <w:r w:rsidRPr="00D96ED7">
        <w:rPr>
          <w:lang w:val="uk-UA"/>
        </w:rPr>
        <w:t xml:space="preserve">1) графічний файл  (*. </w:t>
      </w:r>
      <w:r w:rsidRPr="00D96ED7">
        <w:rPr>
          <w:lang w:val="en-US"/>
        </w:rPr>
        <w:t>jpg</w:t>
      </w:r>
      <w:r w:rsidRPr="00B6588D">
        <w:t>)</w:t>
      </w:r>
      <w:r w:rsidRPr="00D96ED7">
        <w:rPr>
          <w:lang w:val="uk-UA"/>
        </w:rPr>
        <w:t>;</w:t>
      </w:r>
    </w:p>
    <w:p w:rsidR="00206FF2" w:rsidRPr="00D96ED7" w:rsidRDefault="00206FF2" w:rsidP="00D96ED7">
      <w:pPr>
        <w:rPr>
          <w:lang w:val="uk-UA"/>
        </w:rPr>
      </w:pPr>
      <w:r w:rsidRPr="00D96ED7">
        <w:rPr>
          <w:lang w:val="uk-UA"/>
        </w:rPr>
        <w:t>2) текстовий файл (*. txt);</w:t>
      </w:r>
    </w:p>
    <w:p w:rsidR="00206FF2" w:rsidRPr="00D96ED7" w:rsidRDefault="00206FF2" w:rsidP="00D96ED7">
      <w:pPr>
        <w:rPr>
          <w:lang w:val="uk-UA"/>
        </w:rPr>
      </w:pPr>
      <w:r>
        <w:rPr>
          <w:lang w:val="uk-UA"/>
        </w:rPr>
        <w:t>3</w:t>
      </w:r>
      <w:r w:rsidRPr="00D96ED7">
        <w:rPr>
          <w:lang w:val="uk-UA"/>
        </w:rPr>
        <w:t>) файл мультимедіа  (*. avi);</w:t>
      </w:r>
    </w:p>
    <w:p w:rsidR="00206FF2" w:rsidRDefault="00206FF2" w:rsidP="00A47A1A">
      <w:pPr>
        <w:rPr>
          <w:lang w:val="uk-UA"/>
        </w:rPr>
      </w:pPr>
      <w:r>
        <w:rPr>
          <w:lang w:val="uk-UA"/>
        </w:rPr>
        <w:t>4</w:t>
      </w:r>
      <w:r w:rsidRPr="00D96ED7">
        <w:rPr>
          <w:lang w:val="uk-UA"/>
        </w:rPr>
        <w:t>) файл програми (*. exe);</w:t>
      </w:r>
    </w:p>
    <w:p w:rsidR="00206FF2" w:rsidRPr="00B6588D" w:rsidRDefault="00206FF2" w:rsidP="00A47A1A"/>
    <w:p w:rsidR="00206FF2" w:rsidRPr="00A47A1A" w:rsidRDefault="00206FF2" w:rsidP="00A47A1A">
      <w:pPr>
        <w:rPr>
          <w:lang w:val="uk-UA"/>
        </w:rPr>
      </w:pPr>
      <w:r>
        <w:rPr>
          <w:lang w:val="uk-UA"/>
        </w:rPr>
        <w:t>10</w:t>
      </w:r>
      <w:r w:rsidRPr="00A47A1A">
        <w:rPr>
          <w:lang w:val="uk-UA"/>
        </w:rPr>
        <w:t>.Архів, що саморозпаковується – це:</w:t>
      </w:r>
      <w:r>
        <w:rPr>
          <w:lang w:val="uk-UA"/>
        </w:rPr>
        <w:t xml:space="preserve"> </w:t>
      </w:r>
      <w:r w:rsidRPr="00A47A1A">
        <w:rPr>
          <w:lang w:val="uk-UA"/>
        </w:rPr>
        <w:t xml:space="preserve"> </w:t>
      </w:r>
    </w:p>
    <w:p w:rsidR="00206FF2" w:rsidRPr="00A47A1A" w:rsidRDefault="00206FF2" w:rsidP="00A47A1A">
      <w:pPr>
        <w:rPr>
          <w:lang w:val="uk-UA"/>
        </w:rPr>
      </w:pPr>
      <w:r w:rsidRPr="00A47A1A">
        <w:rPr>
          <w:lang w:val="uk-UA"/>
        </w:rPr>
        <w:t>1) архів, в якому містяться програми;</w:t>
      </w:r>
    </w:p>
    <w:p w:rsidR="00206FF2" w:rsidRPr="00A47A1A" w:rsidRDefault="00206FF2" w:rsidP="00A47A1A">
      <w:pPr>
        <w:rPr>
          <w:lang w:val="uk-UA"/>
        </w:rPr>
      </w:pPr>
      <w:r w:rsidRPr="00A47A1A">
        <w:rPr>
          <w:lang w:val="uk-UA"/>
        </w:rPr>
        <w:t>2) дистрибутив програми-архіватора;</w:t>
      </w:r>
    </w:p>
    <w:p w:rsidR="00206FF2" w:rsidRPr="00A47A1A" w:rsidRDefault="00206FF2" w:rsidP="00A47A1A">
      <w:pPr>
        <w:rPr>
          <w:lang w:val="uk-UA"/>
        </w:rPr>
      </w:pPr>
      <w:r w:rsidRPr="00A47A1A">
        <w:rPr>
          <w:lang w:val="uk-UA"/>
        </w:rPr>
        <w:t>3) архів, що ма</w:t>
      </w:r>
      <w:r>
        <w:rPr>
          <w:lang w:val="uk-UA"/>
        </w:rPr>
        <w:t xml:space="preserve">є розширення   </w:t>
      </w:r>
      <w:r w:rsidRPr="00A47A1A">
        <w:rPr>
          <w:b/>
          <w:lang w:val="uk-UA"/>
        </w:rPr>
        <w:t>.</w:t>
      </w:r>
      <w:r w:rsidRPr="00A47A1A">
        <w:rPr>
          <w:lang w:val="uk-UA"/>
        </w:rPr>
        <w:t>exe, подвійне клацання якого запускає розархівацію;</w:t>
      </w:r>
    </w:p>
    <w:p w:rsidR="00206FF2" w:rsidRPr="00A47A1A" w:rsidRDefault="00206FF2" w:rsidP="00A47A1A">
      <w:pPr>
        <w:rPr>
          <w:lang w:val="uk-UA"/>
        </w:rPr>
      </w:pPr>
      <w:r w:rsidRPr="00A47A1A">
        <w:rPr>
          <w:lang w:val="uk-UA"/>
        </w:rPr>
        <w:t>4) архів, що містить не стиснуті файли;</w:t>
      </w:r>
    </w:p>
    <w:p w:rsidR="00206FF2" w:rsidRDefault="00206FF2" w:rsidP="004D3588">
      <w:pPr>
        <w:rPr>
          <w:lang w:val="uk-UA"/>
        </w:rPr>
      </w:pPr>
    </w:p>
    <w:p w:rsidR="00206FF2" w:rsidRPr="0017507D" w:rsidRDefault="00206FF2" w:rsidP="0017507D">
      <w:pPr>
        <w:jc w:val="center"/>
        <w:rPr>
          <w:i/>
          <w:sz w:val="32"/>
          <w:szCs w:val="32"/>
          <w:lang w:val="uk-UA"/>
        </w:rPr>
      </w:pPr>
      <w:r w:rsidRPr="00953BED">
        <w:rPr>
          <w:i/>
          <w:sz w:val="32"/>
          <w:szCs w:val="32"/>
        </w:rPr>
        <w:t xml:space="preserve">4. </w:t>
      </w:r>
      <w:r w:rsidRPr="00953BED">
        <w:rPr>
          <w:i/>
          <w:sz w:val="32"/>
          <w:szCs w:val="32"/>
          <w:lang w:val="uk-UA"/>
        </w:rPr>
        <w:t>Комп’ютерні віруси та антивірусні програми</w:t>
      </w:r>
    </w:p>
    <w:p w:rsidR="00206FF2" w:rsidRPr="004D3588" w:rsidRDefault="00206FF2" w:rsidP="00684D71">
      <w:pPr>
        <w:rPr>
          <w:lang w:val="uk-UA"/>
        </w:rPr>
      </w:pPr>
      <w:r>
        <w:rPr>
          <w:lang w:val="uk-UA"/>
        </w:rPr>
        <w:t>1</w:t>
      </w:r>
      <w:r w:rsidRPr="004D3588">
        <w:rPr>
          <w:lang w:val="uk-UA"/>
        </w:rPr>
        <w:t>.Автором терміну «комп’ютер</w:t>
      </w:r>
      <w:r>
        <w:rPr>
          <w:lang w:val="uk-UA"/>
        </w:rPr>
        <w:t xml:space="preserve">ний вірус» вважається:  </w:t>
      </w:r>
    </w:p>
    <w:p w:rsidR="00206FF2" w:rsidRPr="004D3588" w:rsidRDefault="00206FF2" w:rsidP="00684D71">
      <w:pPr>
        <w:rPr>
          <w:lang w:val="uk-UA"/>
        </w:rPr>
      </w:pPr>
      <w:r w:rsidRPr="004D3588">
        <w:rPr>
          <w:lang w:val="uk-UA"/>
        </w:rPr>
        <w:t>1)</w:t>
      </w:r>
      <w:r>
        <w:rPr>
          <w:lang w:val="uk-UA"/>
        </w:rPr>
        <w:t xml:space="preserve"> </w:t>
      </w:r>
      <w:r w:rsidRPr="004D3588">
        <w:rPr>
          <w:lang w:val="uk-UA"/>
        </w:rPr>
        <w:t>Є. Касперський;</w:t>
      </w:r>
    </w:p>
    <w:p w:rsidR="00206FF2" w:rsidRPr="004D3588" w:rsidRDefault="00206FF2" w:rsidP="00684D71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</w:t>
      </w:r>
      <w:r w:rsidRPr="004D3588">
        <w:rPr>
          <w:lang w:val="uk-UA"/>
        </w:rPr>
        <w:t>Д. Нортон;</w:t>
      </w:r>
    </w:p>
    <w:p w:rsidR="00206FF2" w:rsidRPr="004D3588" w:rsidRDefault="00206FF2" w:rsidP="00684D71">
      <w:pPr>
        <w:rPr>
          <w:lang w:val="uk-UA"/>
        </w:rPr>
      </w:pPr>
      <w:r w:rsidRPr="004D3588">
        <w:rPr>
          <w:lang w:val="uk-UA"/>
        </w:rPr>
        <w:t>3)</w:t>
      </w:r>
      <w:r>
        <w:rPr>
          <w:lang w:val="uk-UA"/>
        </w:rPr>
        <w:t xml:space="preserve"> </w:t>
      </w:r>
      <w:r w:rsidRPr="004D3588">
        <w:rPr>
          <w:lang w:val="uk-UA"/>
        </w:rPr>
        <w:t>Ф. Коен;</w:t>
      </w:r>
    </w:p>
    <w:p w:rsidR="00206FF2" w:rsidRPr="004D3588" w:rsidRDefault="00206FF2" w:rsidP="00684D71">
      <w:pPr>
        <w:rPr>
          <w:lang w:val="uk-UA"/>
        </w:rPr>
      </w:pPr>
      <w:r w:rsidRPr="004D3588">
        <w:rPr>
          <w:lang w:val="uk-UA"/>
        </w:rPr>
        <w:t>4)</w:t>
      </w:r>
      <w:r>
        <w:rPr>
          <w:lang w:val="uk-UA"/>
        </w:rPr>
        <w:t xml:space="preserve"> </w:t>
      </w:r>
      <w:r w:rsidRPr="004D3588">
        <w:rPr>
          <w:lang w:val="uk-UA"/>
        </w:rPr>
        <w:t>Д. Веб;</w:t>
      </w:r>
    </w:p>
    <w:p w:rsidR="00206FF2" w:rsidRDefault="00206FF2" w:rsidP="004D3588">
      <w:pPr>
        <w:rPr>
          <w:lang w:val="uk-UA"/>
        </w:rPr>
      </w:pPr>
    </w:p>
    <w:p w:rsidR="00206FF2" w:rsidRPr="003F1DB2" w:rsidRDefault="00206FF2" w:rsidP="003F1DB2">
      <w:pPr>
        <w:rPr>
          <w:lang w:val="uk-UA"/>
        </w:rPr>
      </w:pPr>
      <w:r>
        <w:rPr>
          <w:lang w:val="uk-UA"/>
        </w:rPr>
        <w:t>2</w:t>
      </w:r>
      <w:r w:rsidRPr="003F1DB2">
        <w:rPr>
          <w:lang w:val="uk-UA"/>
        </w:rPr>
        <w:t>.</w:t>
      </w:r>
      <w:r>
        <w:rPr>
          <w:lang w:val="uk-UA"/>
        </w:rPr>
        <w:t xml:space="preserve"> </w:t>
      </w:r>
      <w:r w:rsidRPr="003F1DB2">
        <w:rPr>
          <w:lang w:val="uk-UA"/>
        </w:rPr>
        <w:t>Коли з’явився термін «комп’ютерний вірус»?</w:t>
      </w:r>
      <w:r>
        <w:rPr>
          <w:lang w:val="uk-UA"/>
        </w:rPr>
        <w:t xml:space="preserve"> </w:t>
      </w:r>
    </w:p>
    <w:p w:rsidR="00206FF2" w:rsidRPr="003F1DB2" w:rsidRDefault="00206FF2" w:rsidP="003F1DB2">
      <w:pPr>
        <w:rPr>
          <w:lang w:val="uk-UA"/>
        </w:rPr>
      </w:pPr>
      <w:r w:rsidRPr="003F1DB2">
        <w:rPr>
          <w:lang w:val="uk-UA"/>
        </w:rPr>
        <w:t>1) 2000 р;</w:t>
      </w:r>
    </w:p>
    <w:p w:rsidR="00206FF2" w:rsidRPr="003F1DB2" w:rsidRDefault="00206FF2" w:rsidP="003F1DB2">
      <w:pPr>
        <w:rPr>
          <w:lang w:val="uk-UA"/>
        </w:rPr>
      </w:pPr>
      <w:r w:rsidRPr="003F1DB2">
        <w:rPr>
          <w:lang w:val="uk-UA"/>
        </w:rPr>
        <w:t>2) 1984 р;</w:t>
      </w:r>
    </w:p>
    <w:p w:rsidR="00206FF2" w:rsidRPr="003F1DB2" w:rsidRDefault="00206FF2" w:rsidP="003F1DB2">
      <w:pPr>
        <w:rPr>
          <w:lang w:val="uk-UA"/>
        </w:rPr>
      </w:pPr>
      <w:r w:rsidRPr="003F1DB2">
        <w:rPr>
          <w:lang w:val="uk-UA"/>
        </w:rPr>
        <w:t>3) 1978 р;</w:t>
      </w:r>
    </w:p>
    <w:p w:rsidR="00206FF2" w:rsidRPr="003F1DB2" w:rsidRDefault="00206FF2" w:rsidP="003F1DB2">
      <w:pPr>
        <w:rPr>
          <w:lang w:val="uk-UA"/>
        </w:rPr>
      </w:pPr>
      <w:r w:rsidRPr="003F1DB2">
        <w:rPr>
          <w:lang w:val="uk-UA"/>
        </w:rPr>
        <w:t>4) 1991 р;</w:t>
      </w:r>
    </w:p>
    <w:p w:rsidR="00206FF2" w:rsidRDefault="00206FF2" w:rsidP="004D3588">
      <w:pPr>
        <w:rPr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3</w:t>
      </w:r>
      <w:r w:rsidRPr="004D3588">
        <w:rPr>
          <w:lang w:val="uk-UA"/>
        </w:rPr>
        <w:t>.Що таке вірус?</w:t>
      </w:r>
      <w:r>
        <w:rPr>
          <w:lang w:val="uk-UA"/>
        </w:rPr>
        <w:t xml:space="preserve">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1)</w:t>
      </w:r>
      <w:r>
        <w:rPr>
          <w:lang w:val="uk-UA"/>
        </w:rPr>
        <w:t xml:space="preserve"> П</w:t>
      </w:r>
      <w:r w:rsidRPr="004D3588">
        <w:rPr>
          <w:lang w:val="uk-UA"/>
        </w:rPr>
        <w:t>рограма, яка приєднує себе до програм і негативно на них впливає;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П</w:t>
      </w:r>
      <w:r w:rsidRPr="004D3588">
        <w:rPr>
          <w:lang w:val="uk-UA"/>
        </w:rPr>
        <w:t>рограма, у якій зберігаються заражені файли;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3)</w:t>
      </w:r>
      <w:r>
        <w:rPr>
          <w:lang w:val="uk-UA"/>
        </w:rPr>
        <w:t xml:space="preserve"> П</w:t>
      </w:r>
      <w:r w:rsidRPr="004D3588">
        <w:rPr>
          <w:lang w:val="uk-UA"/>
        </w:rPr>
        <w:t xml:space="preserve">рограма, у якій зберігаються </w:t>
      </w:r>
      <w:r>
        <w:rPr>
          <w:lang w:val="uk-UA"/>
        </w:rPr>
        <w:t xml:space="preserve">пошкоджені </w:t>
      </w:r>
      <w:r w:rsidRPr="004D3588">
        <w:rPr>
          <w:lang w:val="uk-UA"/>
        </w:rPr>
        <w:t>документи;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4)</w:t>
      </w:r>
      <w:r>
        <w:rPr>
          <w:lang w:val="uk-UA"/>
        </w:rPr>
        <w:t xml:space="preserve"> Ф</w:t>
      </w:r>
      <w:r w:rsidRPr="004D3588">
        <w:rPr>
          <w:lang w:val="uk-UA"/>
        </w:rPr>
        <w:t>айл, у якому зберігається вірус;</w:t>
      </w:r>
    </w:p>
    <w:p w:rsidR="00206FF2" w:rsidRDefault="00206FF2" w:rsidP="004D3588">
      <w:pPr>
        <w:rPr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 xml:space="preserve">4.Комп’ютерні віруси: 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1)</w:t>
      </w:r>
      <w:r>
        <w:rPr>
          <w:lang w:val="uk-UA"/>
        </w:rPr>
        <w:t xml:space="preserve"> </w:t>
      </w:r>
      <w:r w:rsidRPr="004D3588">
        <w:rPr>
          <w:lang w:val="uk-UA"/>
        </w:rPr>
        <w:t>виникають при збої апаратної частини комп’ютера;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</w:t>
      </w:r>
      <w:r w:rsidRPr="004D3588">
        <w:rPr>
          <w:lang w:val="uk-UA"/>
        </w:rPr>
        <w:t>створюються людьми спеціально для нанесення шкоди ПК;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3)</w:t>
      </w:r>
      <w:r>
        <w:rPr>
          <w:lang w:val="uk-UA"/>
        </w:rPr>
        <w:t xml:space="preserve"> </w:t>
      </w:r>
      <w:r w:rsidRPr="004D3588">
        <w:rPr>
          <w:lang w:val="uk-UA"/>
        </w:rPr>
        <w:t>є наслідком помилок операційної системи;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4)</w:t>
      </w:r>
      <w:r>
        <w:rPr>
          <w:lang w:val="uk-UA"/>
        </w:rPr>
        <w:t xml:space="preserve"> </w:t>
      </w:r>
      <w:r w:rsidRPr="004D3588">
        <w:rPr>
          <w:lang w:val="uk-UA"/>
        </w:rPr>
        <w:t>мають біологічне походження;</w:t>
      </w:r>
    </w:p>
    <w:p w:rsidR="00206FF2" w:rsidRDefault="00206FF2" w:rsidP="004D3588">
      <w:pPr>
        <w:rPr>
          <w:color w:val="0000FF"/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5</w:t>
      </w:r>
      <w:r w:rsidRPr="004D3588">
        <w:rPr>
          <w:lang w:val="uk-UA"/>
        </w:rPr>
        <w:t>.Відмінними я</w:t>
      </w:r>
      <w:r>
        <w:rPr>
          <w:lang w:val="uk-UA"/>
        </w:rPr>
        <w:t xml:space="preserve">костями комп’ютерного вірусу є: 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1)</w:t>
      </w:r>
      <w:r>
        <w:rPr>
          <w:lang w:val="uk-UA"/>
        </w:rPr>
        <w:t xml:space="preserve"> </w:t>
      </w:r>
      <w:r w:rsidRPr="004D3588">
        <w:rPr>
          <w:lang w:val="uk-UA"/>
        </w:rPr>
        <w:t>значний об’єм програмного коду;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</w:t>
      </w:r>
      <w:r w:rsidRPr="004D3588">
        <w:rPr>
          <w:lang w:val="uk-UA"/>
        </w:rPr>
        <w:t>необхідність запуску користувачем;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3)</w:t>
      </w:r>
      <w:r>
        <w:rPr>
          <w:lang w:val="uk-UA"/>
        </w:rPr>
        <w:t xml:space="preserve"> </w:t>
      </w:r>
      <w:r w:rsidRPr="004D3588">
        <w:rPr>
          <w:lang w:val="uk-UA"/>
        </w:rPr>
        <w:t xml:space="preserve">маленький об’єм;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4)</w:t>
      </w:r>
      <w:r>
        <w:rPr>
          <w:lang w:val="uk-UA"/>
        </w:rPr>
        <w:t xml:space="preserve"> </w:t>
      </w:r>
      <w:r w:rsidRPr="004D3588">
        <w:rPr>
          <w:lang w:val="uk-UA"/>
        </w:rPr>
        <w:t>легко розпізнати;</w:t>
      </w:r>
    </w:p>
    <w:p w:rsidR="00206FF2" w:rsidRDefault="00206FF2" w:rsidP="004D3588">
      <w:pPr>
        <w:rPr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 xml:space="preserve">6. </w:t>
      </w:r>
      <w:r w:rsidRPr="004D3588">
        <w:rPr>
          <w:lang w:val="uk-UA"/>
        </w:rPr>
        <w:t>Якого типа антивірусні програми здатні виявляти і лікувати заражені файли?</w:t>
      </w:r>
      <w:r>
        <w:rPr>
          <w:lang w:val="uk-UA"/>
        </w:rPr>
        <w:t xml:space="preserve"> 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1)</w:t>
      </w:r>
      <w:r>
        <w:rPr>
          <w:lang w:val="uk-UA"/>
        </w:rPr>
        <w:t xml:space="preserve"> </w:t>
      </w:r>
      <w:r w:rsidRPr="004D3588">
        <w:rPr>
          <w:lang w:val="uk-UA"/>
        </w:rPr>
        <w:t>Сторожа;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</w:t>
      </w:r>
      <w:r w:rsidRPr="004D3588">
        <w:rPr>
          <w:lang w:val="uk-UA"/>
        </w:rPr>
        <w:t>Детектори;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3)</w:t>
      </w:r>
      <w:r>
        <w:rPr>
          <w:lang w:val="uk-UA"/>
        </w:rPr>
        <w:t xml:space="preserve"> </w:t>
      </w:r>
      <w:r w:rsidRPr="004D3588">
        <w:rPr>
          <w:lang w:val="uk-UA"/>
        </w:rPr>
        <w:t>Ревізори;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4)</w:t>
      </w:r>
      <w:r>
        <w:rPr>
          <w:lang w:val="uk-UA"/>
        </w:rPr>
        <w:t xml:space="preserve"> </w:t>
      </w:r>
      <w:r w:rsidRPr="004D3588">
        <w:rPr>
          <w:lang w:val="uk-UA"/>
        </w:rPr>
        <w:t>Доктори;</w:t>
      </w:r>
    </w:p>
    <w:p w:rsidR="00206FF2" w:rsidRDefault="00206FF2" w:rsidP="004D3588">
      <w:pPr>
        <w:rPr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7</w:t>
      </w:r>
      <w:r w:rsidRPr="004D3588">
        <w:rPr>
          <w:lang w:val="uk-UA"/>
        </w:rPr>
        <w:t>.</w:t>
      </w:r>
      <w:r>
        <w:rPr>
          <w:lang w:val="uk-UA"/>
        </w:rPr>
        <w:t xml:space="preserve"> </w:t>
      </w:r>
      <w:r w:rsidRPr="004D3588">
        <w:rPr>
          <w:lang w:val="uk-UA"/>
        </w:rPr>
        <w:t>Яка програма не є антивірусною?</w:t>
      </w:r>
      <w:r>
        <w:rPr>
          <w:lang w:val="uk-UA"/>
        </w:rPr>
        <w:t xml:space="preserve">  </w:t>
      </w:r>
      <w:r w:rsidRPr="004D3588">
        <w:rPr>
          <w:lang w:val="uk-UA"/>
        </w:rPr>
        <w:t xml:space="preserve">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1)</w:t>
      </w:r>
      <w:r>
        <w:rPr>
          <w:lang w:val="uk-UA"/>
        </w:rPr>
        <w:t xml:space="preserve"> </w:t>
      </w:r>
      <w:r w:rsidRPr="004D3588">
        <w:rPr>
          <w:lang w:val="uk-UA"/>
        </w:rPr>
        <w:t xml:space="preserve">NOD32;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D</w:t>
      </w:r>
      <w:r>
        <w:rPr>
          <w:lang w:val="en-US"/>
        </w:rPr>
        <w:t>TP</w:t>
      </w:r>
      <w:r w:rsidRPr="004D3588">
        <w:rPr>
          <w:lang w:val="uk-UA"/>
        </w:rPr>
        <w:t xml:space="preserve">;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3)</w:t>
      </w:r>
      <w:r>
        <w:rPr>
          <w:lang w:val="uk-UA"/>
        </w:rPr>
        <w:t xml:space="preserve"> </w:t>
      </w:r>
      <w:r w:rsidRPr="004D3588">
        <w:rPr>
          <w:lang w:val="uk-UA"/>
        </w:rPr>
        <w:t>Kaspersky Anti-Virus;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4)</w:t>
      </w:r>
      <w:r>
        <w:rPr>
          <w:lang w:val="uk-UA"/>
        </w:rPr>
        <w:t xml:space="preserve"> </w:t>
      </w:r>
      <w:r>
        <w:rPr>
          <w:lang w:val="en-US"/>
        </w:rPr>
        <w:t>Dr</w:t>
      </w:r>
      <w:r w:rsidRPr="00077EAF">
        <w:t xml:space="preserve">. </w:t>
      </w:r>
      <w:r>
        <w:rPr>
          <w:lang w:val="en-US"/>
        </w:rPr>
        <w:t>Web</w:t>
      </w:r>
      <w:r w:rsidRPr="004D3588">
        <w:rPr>
          <w:lang w:val="uk-UA"/>
        </w:rPr>
        <w:t xml:space="preserve">; </w:t>
      </w:r>
    </w:p>
    <w:p w:rsidR="00206FF2" w:rsidRDefault="00206FF2" w:rsidP="004D3588">
      <w:pPr>
        <w:rPr>
          <w:color w:val="0000FF"/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 xml:space="preserve">8. </w:t>
      </w:r>
      <w:r w:rsidRPr="004D3588">
        <w:rPr>
          <w:lang w:val="uk-UA"/>
        </w:rPr>
        <w:t>Зараження комп</w:t>
      </w:r>
      <w:r>
        <w:rPr>
          <w:lang w:val="uk-UA"/>
        </w:rPr>
        <w:t xml:space="preserve">'ютерними вірусами можливе при: 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1)</w:t>
      </w:r>
      <w:r>
        <w:rPr>
          <w:lang w:val="uk-UA"/>
        </w:rPr>
        <w:t xml:space="preserve"> </w:t>
      </w:r>
      <w:r w:rsidRPr="004D3588">
        <w:rPr>
          <w:lang w:val="uk-UA"/>
        </w:rPr>
        <w:t>роботі з файлами;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</w:t>
      </w:r>
      <w:r w:rsidRPr="004D3588">
        <w:rPr>
          <w:lang w:val="uk-UA"/>
        </w:rPr>
        <w:t>форматуванні дискети;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3)</w:t>
      </w:r>
      <w:r>
        <w:rPr>
          <w:lang w:val="uk-UA"/>
        </w:rPr>
        <w:t xml:space="preserve"> </w:t>
      </w:r>
      <w:r w:rsidRPr="004D3588">
        <w:rPr>
          <w:lang w:val="uk-UA"/>
        </w:rPr>
        <w:t>виключенні комп’ютера;</w:t>
      </w:r>
    </w:p>
    <w:p w:rsidR="00206FF2" w:rsidRDefault="00206FF2" w:rsidP="004D3588">
      <w:pPr>
        <w:rPr>
          <w:lang w:val="uk-UA"/>
        </w:rPr>
      </w:pPr>
      <w:r>
        <w:rPr>
          <w:lang w:val="uk-UA"/>
        </w:rPr>
        <w:t>4) ні в одному з попередніх варіантів;</w:t>
      </w: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9</w:t>
      </w:r>
      <w:r w:rsidRPr="004D3588">
        <w:rPr>
          <w:lang w:val="uk-UA"/>
        </w:rPr>
        <w:t>.</w:t>
      </w:r>
      <w:r>
        <w:rPr>
          <w:lang w:val="uk-UA"/>
        </w:rPr>
        <w:t xml:space="preserve"> </w:t>
      </w:r>
      <w:r w:rsidRPr="004D3588">
        <w:rPr>
          <w:lang w:val="uk-UA"/>
        </w:rPr>
        <w:t>Який з типів вірусів не існує?</w:t>
      </w:r>
      <w:r>
        <w:rPr>
          <w:lang w:val="uk-UA"/>
        </w:rPr>
        <w:t xml:space="preserve"> 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 xml:space="preserve">1) </w:t>
      </w:r>
      <w:r>
        <w:rPr>
          <w:lang w:val="uk-UA"/>
        </w:rPr>
        <w:t>Хробаки;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 Завантажувальні віруси;</w:t>
      </w:r>
    </w:p>
    <w:p w:rsidR="00206FF2" w:rsidRDefault="00206FF2" w:rsidP="004D3588">
      <w:pPr>
        <w:rPr>
          <w:lang w:val="uk-UA"/>
        </w:rPr>
      </w:pPr>
      <w:r w:rsidRPr="004D3588">
        <w:rPr>
          <w:lang w:val="uk-UA"/>
        </w:rPr>
        <w:t>3) Віруси-невидимки;</w:t>
      </w:r>
      <w:r w:rsidRPr="00665333">
        <w:rPr>
          <w:lang w:val="uk-UA"/>
        </w:rPr>
        <w:t xml:space="preserve">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4) Бурундуки;</w:t>
      </w:r>
    </w:p>
    <w:p w:rsidR="00206FF2" w:rsidRPr="00665333" w:rsidRDefault="00206FF2" w:rsidP="004D3588">
      <w:pPr>
        <w:rPr>
          <w:lang w:val="uk-UA"/>
        </w:rPr>
      </w:pPr>
    </w:p>
    <w:p w:rsidR="00206FF2" w:rsidRPr="00665333" w:rsidRDefault="00206FF2" w:rsidP="004D3588">
      <w:pPr>
        <w:rPr>
          <w:lang w:val="uk-UA"/>
        </w:rPr>
      </w:pPr>
      <w:r w:rsidRPr="00665333">
        <w:rPr>
          <w:lang w:val="uk-UA"/>
        </w:rPr>
        <w:t xml:space="preserve">10. </w:t>
      </w:r>
      <w:r>
        <w:rPr>
          <w:lang w:val="uk-UA"/>
        </w:rPr>
        <w:t xml:space="preserve">Що таке </w:t>
      </w:r>
      <w:r w:rsidRPr="00665333">
        <w:rPr>
          <w:lang w:val="uk-UA"/>
        </w:rPr>
        <w:t xml:space="preserve"> </w:t>
      </w:r>
      <w:r>
        <w:rPr>
          <w:lang w:val="en-US"/>
        </w:rPr>
        <w:t>Adware</w:t>
      </w:r>
      <w:r w:rsidRPr="00665333">
        <w:rPr>
          <w:lang w:val="uk-UA"/>
        </w:rPr>
        <w:t xml:space="preserve">? </w:t>
      </w:r>
    </w:p>
    <w:p w:rsidR="00206FF2" w:rsidRDefault="00206FF2" w:rsidP="004D3588">
      <w:pPr>
        <w:rPr>
          <w:lang w:val="uk-UA"/>
        </w:rPr>
      </w:pPr>
      <w:r w:rsidRPr="00665333">
        <w:rPr>
          <w:lang w:val="uk-UA"/>
        </w:rPr>
        <w:t xml:space="preserve">1) </w:t>
      </w:r>
      <w:r>
        <w:rPr>
          <w:lang w:val="uk-UA"/>
        </w:rPr>
        <w:t>Програмне забезпечення, що дає можливість збирати відомості про користувача без його відома;</w:t>
      </w:r>
    </w:p>
    <w:p w:rsidR="00206FF2" w:rsidRDefault="00206FF2" w:rsidP="004D3588">
      <w:pPr>
        <w:rPr>
          <w:lang w:val="uk-UA"/>
        </w:rPr>
      </w:pPr>
      <w:r>
        <w:rPr>
          <w:lang w:val="uk-UA"/>
        </w:rPr>
        <w:t>2) Програмний код, без відома користувача внесений до програмного забезпечення з метою демонстрації рекламних оголошень;</w:t>
      </w:r>
    </w:p>
    <w:p w:rsidR="00206FF2" w:rsidRDefault="00206FF2" w:rsidP="004D3588">
      <w:pPr>
        <w:rPr>
          <w:lang w:val="uk-UA"/>
        </w:rPr>
      </w:pPr>
      <w:r>
        <w:rPr>
          <w:lang w:val="uk-UA"/>
        </w:rPr>
        <w:t>3) Програма, призначена для пошуку шпигунських модулів та запущення шкідливих процесів;</w:t>
      </w:r>
    </w:p>
    <w:p w:rsidR="00206FF2" w:rsidRPr="00665333" w:rsidRDefault="00206FF2" w:rsidP="004D3588">
      <w:pPr>
        <w:rPr>
          <w:lang w:val="uk-UA"/>
        </w:rPr>
      </w:pPr>
      <w:r>
        <w:rPr>
          <w:lang w:val="uk-UA"/>
        </w:rPr>
        <w:t>4) Один із видів антивірусного захисту в комп’ютерних мережах;</w:t>
      </w:r>
    </w:p>
    <w:p w:rsidR="00206FF2" w:rsidRPr="00B6588D" w:rsidRDefault="00206FF2" w:rsidP="004D3588"/>
    <w:p w:rsidR="00206FF2" w:rsidRPr="00953BED" w:rsidRDefault="00206FF2" w:rsidP="004D3588">
      <w:pPr>
        <w:rPr>
          <w:lang w:val="uk-UA"/>
        </w:rPr>
      </w:pPr>
      <w:r>
        <w:rPr>
          <w:i/>
          <w:sz w:val="32"/>
          <w:szCs w:val="32"/>
          <w:lang w:val="uk-UA"/>
        </w:rPr>
        <w:t xml:space="preserve">                 </w:t>
      </w:r>
      <w:r w:rsidRPr="00953BED">
        <w:rPr>
          <w:i/>
          <w:sz w:val="32"/>
          <w:szCs w:val="32"/>
          <w:lang w:val="uk-UA"/>
        </w:rPr>
        <w:t xml:space="preserve"> 5. Комп’ютерні  мережі</w:t>
      </w:r>
    </w:p>
    <w:p w:rsidR="00206FF2" w:rsidRDefault="00206FF2" w:rsidP="004D3588">
      <w:pPr>
        <w:rPr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1</w:t>
      </w:r>
      <w:r w:rsidRPr="004D3588">
        <w:rPr>
          <w:lang w:val="uk-UA"/>
        </w:rPr>
        <w:t>.</w:t>
      </w:r>
      <w:r>
        <w:rPr>
          <w:lang w:val="uk-UA"/>
        </w:rPr>
        <w:t xml:space="preserve"> </w:t>
      </w:r>
      <w:r w:rsidRPr="004D3588">
        <w:rPr>
          <w:lang w:val="uk-UA"/>
        </w:rPr>
        <w:t>Гло</w:t>
      </w:r>
      <w:r>
        <w:rPr>
          <w:lang w:val="uk-UA"/>
        </w:rPr>
        <w:t xml:space="preserve">бальна комп’ютерна мережа - це: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1)</w:t>
      </w:r>
      <w:r>
        <w:rPr>
          <w:lang w:val="uk-UA"/>
        </w:rPr>
        <w:t xml:space="preserve"> </w:t>
      </w:r>
      <w:r w:rsidRPr="004D3588">
        <w:rPr>
          <w:lang w:val="uk-UA"/>
        </w:rPr>
        <w:t>інформаційна система з гіперзв’язками;</w:t>
      </w: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 xml:space="preserve"> </w:t>
      </w:r>
      <w:r w:rsidRPr="004D3588">
        <w:rPr>
          <w:lang w:val="uk-UA"/>
        </w:rPr>
        <w:t>множина комп’ютерів, пов’язаних каналами передачі інформації, що знаходяться в межах одного приміщення;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3)</w:t>
      </w:r>
      <w:r>
        <w:rPr>
          <w:lang w:val="uk-UA"/>
        </w:rPr>
        <w:t xml:space="preserve"> </w:t>
      </w:r>
      <w:r w:rsidRPr="004D3588">
        <w:rPr>
          <w:lang w:val="uk-UA"/>
        </w:rPr>
        <w:t>система обміну інформацією на певну тему;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4)</w:t>
      </w:r>
      <w:r>
        <w:rPr>
          <w:lang w:val="uk-UA"/>
        </w:rPr>
        <w:t xml:space="preserve"> </w:t>
      </w:r>
      <w:r w:rsidRPr="004D3588">
        <w:rPr>
          <w:lang w:val="uk-UA"/>
        </w:rPr>
        <w:t>сукупність локальних мереж і комп’ютерів, розміщених на великих відстанях, поєднаних в одну мережу;</w:t>
      </w:r>
    </w:p>
    <w:p w:rsidR="00206FF2" w:rsidRDefault="00206FF2" w:rsidP="004D3588">
      <w:pPr>
        <w:rPr>
          <w:lang w:val="uk-UA"/>
        </w:rPr>
      </w:pPr>
    </w:p>
    <w:p w:rsidR="00206FF2" w:rsidRPr="00EB2BBB" w:rsidRDefault="00206FF2" w:rsidP="006722A6">
      <w:pPr>
        <w:rPr>
          <w:lang w:val="uk-UA"/>
        </w:rPr>
      </w:pPr>
      <w:r>
        <w:rPr>
          <w:lang w:val="uk-UA"/>
        </w:rPr>
        <w:t>2</w:t>
      </w:r>
      <w:r w:rsidRPr="00EB2BBB">
        <w:rPr>
          <w:lang w:val="uk-UA"/>
        </w:rPr>
        <w:t xml:space="preserve">. </w:t>
      </w:r>
      <w:r w:rsidRPr="004D3588">
        <w:rPr>
          <w:lang w:val="uk-UA"/>
        </w:rPr>
        <w:t>Гло</w:t>
      </w:r>
      <w:r>
        <w:rPr>
          <w:lang w:val="uk-UA"/>
        </w:rPr>
        <w:t xml:space="preserve">бальна комп’ютерна мережа стала міжнародною у: </w:t>
      </w:r>
    </w:p>
    <w:p w:rsidR="00206FF2" w:rsidRPr="00EB2BBB" w:rsidRDefault="00206FF2" w:rsidP="006722A6">
      <w:pPr>
        <w:rPr>
          <w:lang w:val="uk-UA"/>
        </w:rPr>
      </w:pPr>
      <w:r w:rsidRPr="00EB2BBB">
        <w:rPr>
          <w:lang w:val="uk-UA"/>
        </w:rPr>
        <w:t>1) 1973 р.;</w:t>
      </w:r>
    </w:p>
    <w:p w:rsidR="00206FF2" w:rsidRPr="00EB2BBB" w:rsidRDefault="00206FF2" w:rsidP="006722A6">
      <w:pPr>
        <w:rPr>
          <w:lang w:val="uk-UA"/>
        </w:rPr>
      </w:pPr>
      <w:r w:rsidRPr="00EB2BBB">
        <w:rPr>
          <w:lang w:val="uk-UA"/>
        </w:rPr>
        <w:t>2) 1983 р.;</w:t>
      </w:r>
    </w:p>
    <w:p w:rsidR="00206FF2" w:rsidRPr="00EB2BBB" w:rsidRDefault="00206FF2" w:rsidP="006722A6">
      <w:pPr>
        <w:rPr>
          <w:lang w:val="uk-UA"/>
        </w:rPr>
      </w:pPr>
      <w:r w:rsidRPr="00EB2BBB">
        <w:rPr>
          <w:lang w:val="uk-UA"/>
        </w:rPr>
        <w:t>3) наприкінці 80-х  ХХ ст.;</w:t>
      </w:r>
    </w:p>
    <w:p w:rsidR="00206FF2" w:rsidRPr="00EB2BBB" w:rsidRDefault="00206FF2" w:rsidP="006722A6">
      <w:pPr>
        <w:rPr>
          <w:lang w:val="uk-UA"/>
        </w:rPr>
      </w:pPr>
      <w:r w:rsidRPr="00EB2BBB">
        <w:rPr>
          <w:lang w:val="uk-UA"/>
        </w:rPr>
        <w:t>4) на початку  90-х  ХХ ст.;</w:t>
      </w:r>
    </w:p>
    <w:p w:rsidR="00206FF2" w:rsidRDefault="00206FF2" w:rsidP="004D3588">
      <w:pPr>
        <w:rPr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3</w:t>
      </w:r>
      <w:r w:rsidRPr="004D3588">
        <w:rPr>
          <w:lang w:val="uk-UA"/>
        </w:rPr>
        <w:t>.</w:t>
      </w:r>
      <w:r>
        <w:rPr>
          <w:lang w:val="uk-UA"/>
        </w:rPr>
        <w:t xml:space="preserve"> </w:t>
      </w:r>
      <w:r w:rsidRPr="004D3588">
        <w:rPr>
          <w:lang w:val="uk-UA"/>
        </w:rPr>
        <w:t>Модем забезпечує:</w:t>
      </w:r>
      <w:r>
        <w:rPr>
          <w:lang w:val="uk-UA"/>
        </w:rPr>
        <w:t xml:space="preserve"> 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1)</w:t>
      </w:r>
      <w:r>
        <w:rPr>
          <w:lang w:val="uk-UA"/>
        </w:rPr>
        <w:t xml:space="preserve"> </w:t>
      </w:r>
      <w:r w:rsidRPr="004D3588">
        <w:rPr>
          <w:lang w:val="uk-UA"/>
        </w:rPr>
        <w:t>перетворення двійкового коду в аналоговий сигнал і навпаки;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</w:t>
      </w:r>
      <w:r w:rsidRPr="004D3588">
        <w:rPr>
          <w:lang w:val="uk-UA"/>
        </w:rPr>
        <w:t>перетворення двійкового коду в аналоговий сигнал;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3)</w:t>
      </w:r>
      <w:r>
        <w:rPr>
          <w:lang w:val="uk-UA"/>
        </w:rPr>
        <w:t xml:space="preserve"> </w:t>
      </w:r>
      <w:r w:rsidRPr="004D3588">
        <w:rPr>
          <w:lang w:val="uk-UA"/>
        </w:rPr>
        <w:t>перетворення аналогового сигналу в двійковий код;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4)</w:t>
      </w:r>
      <w:r>
        <w:rPr>
          <w:lang w:val="uk-UA"/>
        </w:rPr>
        <w:t xml:space="preserve"> </w:t>
      </w:r>
      <w:r w:rsidRPr="004D3588">
        <w:rPr>
          <w:lang w:val="uk-UA"/>
        </w:rPr>
        <w:t>послаблення аналогового сигналу;</w:t>
      </w:r>
    </w:p>
    <w:p w:rsidR="00206FF2" w:rsidRDefault="00206FF2" w:rsidP="004D3588">
      <w:pPr>
        <w:rPr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>4</w:t>
      </w:r>
      <w:r w:rsidRPr="004D3588">
        <w:rPr>
          <w:lang w:val="uk-UA"/>
        </w:rPr>
        <w:t>.</w:t>
      </w:r>
      <w:r>
        <w:rPr>
          <w:lang w:val="uk-UA"/>
        </w:rPr>
        <w:t xml:space="preserve"> </w:t>
      </w:r>
      <w:r w:rsidRPr="004D3588">
        <w:rPr>
          <w:lang w:val="uk-UA"/>
        </w:rPr>
        <w:t>Комп’ютер, що надає свої ресурси в використання іншим комп’ютерам при сумісній роботі, називається:</w:t>
      </w:r>
      <w:r>
        <w:rPr>
          <w:lang w:val="uk-UA"/>
        </w:rPr>
        <w:t xml:space="preserve">  </w:t>
      </w:r>
      <w:r w:rsidRPr="004D3588">
        <w:rPr>
          <w:lang w:val="uk-UA"/>
        </w:rPr>
        <w:t xml:space="preserve"> 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1)</w:t>
      </w:r>
      <w:r>
        <w:rPr>
          <w:lang w:val="uk-UA"/>
        </w:rPr>
        <w:t xml:space="preserve"> </w:t>
      </w:r>
      <w:r w:rsidRPr="004D3588">
        <w:rPr>
          <w:lang w:val="uk-UA"/>
        </w:rPr>
        <w:t>адаптером;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</w:t>
      </w:r>
      <w:r w:rsidRPr="004D3588">
        <w:rPr>
          <w:lang w:val="uk-UA"/>
        </w:rPr>
        <w:t>комутатором;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3)</w:t>
      </w:r>
      <w:r>
        <w:rPr>
          <w:lang w:val="uk-UA"/>
        </w:rPr>
        <w:t xml:space="preserve"> </w:t>
      </w:r>
      <w:r w:rsidRPr="004D3588">
        <w:rPr>
          <w:lang w:val="uk-UA"/>
        </w:rPr>
        <w:t>станцією;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4)</w:t>
      </w:r>
      <w:r>
        <w:rPr>
          <w:lang w:val="uk-UA"/>
        </w:rPr>
        <w:t xml:space="preserve"> </w:t>
      </w:r>
      <w:r w:rsidRPr="004D3588">
        <w:rPr>
          <w:lang w:val="uk-UA"/>
        </w:rPr>
        <w:t>сервером;</w:t>
      </w:r>
    </w:p>
    <w:p w:rsidR="00206FF2" w:rsidRDefault="00206FF2" w:rsidP="004D3588">
      <w:pPr>
        <w:rPr>
          <w:lang w:val="uk-UA"/>
        </w:rPr>
      </w:pPr>
    </w:p>
    <w:p w:rsidR="00206FF2" w:rsidRPr="004D3588" w:rsidRDefault="00206FF2" w:rsidP="004D3588">
      <w:pPr>
        <w:rPr>
          <w:lang w:val="uk-UA"/>
        </w:rPr>
      </w:pPr>
      <w:r>
        <w:rPr>
          <w:lang w:val="uk-UA"/>
        </w:rPr>
        <w:t xml:space="preserve">5. Гіперпосилання це:  </w:t>
      </w:r>
    </w:p>
    <w:p w:rsidR="00206FF2" w:rsidRPr="007E0B1D" w:rsidRDefault="00206FF2" w:rsidP="004D3588">
      <w:pPr>
        <w:rPr>
          <w:lang w:val="uk-UA"/>
        </w:rPr>
      </w:pPr>
      <w:r>
        <w:rPr>
          <w:lang w:val="uk-UA"/>
        </w:rPr>
        <w:t>1) к</w:t>
      </w:r>
      <w:r w:rsidRPr="004D3588">
        <w:rPr>
          <w:lang w:val="uk-UA"/>
        </w:rPr>
        <w:t>оманда відкриття файла</w:t>
      </w:r>
      <w:r>
        <w:rPr>
          <w:lang w:val="uk-UA"/>
        </w:rPr>
        <w:t xml:space="preserve">, </w:t>
      </w:r>
      <w:r w:rsidRPr="007E0B1D">
        <w:rPr>
          <w:lang w:val="uk-UA"/>
        </w:rPr>
        <w:t>який переданий електронною поштою.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2)</w:t>
      </w:r>
      <w:r>
        <w:rPr>
          <w:lang w:val="uk-UA"/>
        </w:rPr>
        <w:t xml:space="preserve"> </w:t>
      </w:r>
      <w:r w:rsidRPr="004D3588">
        <w:rPr>
          <w:lang w:val="uk-UA"/>
        </w:rPr>
        <w:t>спеціально відформатований текст;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3) спеціальна вказівка для завантаження веб-сторінки або іншого ресурсу;</w:t>
      </w:r>
    </w:p>
    <w:p w:rsidR="00206FF2" w:rsidRPr="004D3588" w:rsidRDefault="00206FF2" w:rsidP="004D3588">
      <w:pPr>
        <w:rPr>
          <w:lang w:val="uk-UA"/>
        </w:rPr>
      </w:pPr>
      <w:r w:rsidRPr="004D3588">
        <w:rPr>
          <w:lang w:val="uk-UA"/>
        </w:rPr>
        <w:t>4)</w:t>
      </w:r>
      <w:r>
        <w:rPr>
          <w:lang w:val="uk-UA"/>
        </w:rPr>
        <w:t xml:space="preserve"> </w:t>
      </w:r>
      <w:r w:rsidRPr="004D3588">
        <w:rPr>
          <w:lang w:val="uk-UA"/>
        </w:rPr>
        <w:t>команда пошуку в Інтернеті;</w:t>
      </w:r>
    </w:p>
    <w:p w:rsidR="00206FF2" w:rsidRDefault="00206FF2" w:rsidP="004D3588"/>
    <w:p w:rsidR="00206FF2" w:rsidRPr="00A47A1A" w:rsidRDefault="00206FF2" w:rsidP="004D3588">
      <w:pPr>
        <w:rPr>
          <w:lang w:val="uk-UA"/>
        </w:rPr>
      </w:pPr>
      <w:r>
        <w:rPr>
          <w:lang w:val="uk-UA"/>
        </w:rPr>
        <w:t>6.</w:t>
      </w:r>
      <w:r w:rsidRPr="00A47A1A">
        <w:rPr>
          <w:lang w:val="uk-UA"/>
        </w:rPr>
        <w:t xml:space="preserve">  Система </w:t>
      </w:r>
      <w:r w:rsidRPr="00EB2BBB">
        <w:rPr>
          <w:lang w:val="uk-UA"/>
        </w:rPr>
        <w:t>World Wide Web</w:t>
      </w:r>
      <w:r w:rsidRPr="00A47A1A">
        <w:rPr>
          <w:lang w:val="uk-UA"/>
        </w:rPr>
        <w:t xml:space="preserve"> або скорочено WWW це: </w:t>
      </w:r>
    </w:p>
    <w:p w:rsidR="00206FF2" w:rsidRPr="00A47A1A" w:rsidRDefault="00206FF2" w:rsidP="004D3588">
      <w:pPr>
        <w:rPr>
          <w:lang w:val="uk-UA"/>
        </w:rPr>
      </w:pPr>
      <w:r w:rsidRPr="00A47A1A">
        <w:rPr>
          <w:lang w:val="uk-UA"/>
        </w:rPr>
        <w:t>1) глобальна система передачі інформації;</w:t>
      </w:r>
    </w:p>
    <w:p w:rsidR="00206FF2" w:rsidRPr="00A47A1A" w:rsidRDefault="00206FF2" w:rsidP="004D3588">
      <w:pPr>
        <w:rPr>
          <w:lang w:val="uk-UA"/>
        </w:rPr>
      </w:pPr>
      <w:r w:rsidRPr="00A47A1A">
        <w:rPr>
          <w:lang w:val="uk-UA"/>
        </w:rPr>
        <w:t>2) глобальна система пошуку інформації;</w:t>
      </w:r>
    </w:p>
    <w:p w:rsidR="00206FF2" w:rsidRPr="00A47A1A" w:rsidRDefault="00206FF2" w:rsidP="004D3588">
      <w:pPr>
        <w:rPr>
          <w:lang w:val="uk-UA"/>
        </w:rPr>
      </w:pPr>
      <w:r w:rsidRPr="00A47A1A">
        <w:rPr>
          <w:lang w:val="uk-UA"/>
        </w:rPr>
        <w:t>3) глобальна система поширення гіпертекстової інформації;</w:t>
      </w:r>
    </w:p>
    <w:p w:rsidR="00206FF2" w:rsidRPr="00A47A1A" w:rsidRDefault="00206FF2" w:rsidP="007E0B1D">
      <w:pPr>
        <w:rPr>
          <w:lang w:val="uk-UA"/>
        </w:rPr>
      </w:pPr>
      <w:r w:rsidRPr="00A47A1A">
        <w:rPr>
          <w:lang w:val="uk-UA"/>
        </w:rPr>
        <w:t>4) це глобальна система обміну поштовими повідомленнями з будь-яким абонентом   мережі Інтернет.</w:t>
      </w:r>
    </w:p>
    <w:p w:rsidR="00206FF2" w:rsidRDefault="00206FF2" w:rsidP="004D3588">
      <w:pPr>
        <w:rPr>
          <w:lang w:val="uk-UA"/>
        </w:rPr>
      </w:pPr>
    </w:p>
    <w:p w:rsidR="00206FF2" w:rsidRPr="00EB2BBB" w:rsidRDefault="00206FF2" w:rsidP="00057485">
      <w:pPr>
        <w:rPr>
          <w:lang w:val="uk-UA"/>
        </w:rPr>
      </w:pPr>
      <w:r>
        <w:rPr>
          <w:lang w:val="uk-UA"/>
        </w:rPr>
        <w:t>7</w:t>
      </w:r>
      <w:r w:rsidRPr="00EB2BBB">
        <w:rPr>
          <w:lang w:val="uk-UA"/>
        </w:rPr>
        <w:t>.</w:t>
      </w:r>
      <w:r>
        <w:rPr>
          <w:lang w:val="uk-UA"/>
        </w:rPr>
        <w:t xml:space="preserve"> Провайдер  –  це: </w:t>
      </w:r>
    </w:p>
    <w:p w:rsidR="00206FF2" w:rsidRPr="00EB2BBB" w:rsidRDefault="00206FF2" w:rsidP="00057485">
      <w:pPr>
        <w:rPr>
          <w:lang w:val="uk-UA"/>
        </w:rPr>
      </w:pPr>
      <w:r w:rsidRPr="00EB2BBB">
        <w:rPr>
          <w:lang w:val="uk-UA"/>
        </w:rPr>
        <w:t>1) пристрій зв’язку між комп’ютерами;</w:t>
      </w:r>
    </w:p>
    <w:p w:rsidR="00206FF2" w:rsidRPr="00EB2BBB" w:rsidRDefault="00206FF2" w:rsidP="00057485">
      <w:pPr>
        <w:rPr>
          <w:lang w:val="uk-UA"/>
        </w:rPr>
      </w:pPr>
      <w:r w:rsidRPr="00EB2BBB">
        <w:rPr>
          <w:lang w:val="uk-UA"/>
        </w:rPr>
        <w:t>2) пристрій, який за допомогою складних алгоритмів з урахуванням взаємодії багатьох мереж визначає оптимальний шлях між відправником та одержувачем інформації;</w:t>
      </w:r>
    </w:p>
    <w:p w:rsidR="00206FF2" w:rsidRPr="00EB2BBB" w:rsidRDefault="00206FF2" w:rsidP="00057485">
      <w:pPr>
        <w:rPr>
          <w:lang w:val="uk-UA"/>
        </w:rPr>
      </w:pPr>
      <w:r w:rsidRPr="00EB2BBB">
        <w:rPr>
          <w:lang w:val="uk-UA"/>
        </w:rPr>
        <w:t>3) програма, що надає можливість  користувачам спілкуватись в мережі Internet;</w:t>
      </w:r>
    </w:p>
    <w:p w:rsidR="00206FF2" w:rsidRPr="00EB2BBB" w:rsidRDefault="00206FF2" w:rsidP="00057485">
      <w:pPr>
        <w:rPr>
          <w:lang w:val="uk-UA"/>
        </w:rPr>
      </w:pPr>
      <w:r w:rsidRPr="00EB2BBB">
        <w:rPr>
          <w:lang w:val="uk-UA"/>
        </w:rPr>
        <w:t xml:space="preserve">4) організація, що має свій шлюз в </w:t>
      </w:r>
      <w:r>
        <w:rPr>
          <w:lang w:val="uk-UA"/>
        </w:rPr>
        <w:t>Інтернеті</w:t>
      </w:r>
      <w:r w:rsidRPr="00EB2BBB">
        <w:rPr>
          <w:lang w:val="uk-UA"/>
        </w:rPr>
        <w:t xml:space="preserve"> та є </w:t>
      </w:r>
      <w:r>
        <w:rPr>
          <w:lang w:val="uk-UA"/>
        </w:rPr>
        <w:t>постачальником</w:t>
      </w:r>
      <w:r w:rsidRPr="003F1DB2">
        <w:rPr>
          <w:lang w:val="uk-UA"/>
        </w:rPr>
        <w:t xml:space="preserve"> послуг Інтернету</w:t>
      </w:r>
      <w:r>
        <w:rPr>
          <w:lang w:val="uk-UA"/>
        </w:rPr>
        <w:t>;</w:t>
      </w:r>
    </w:p>
    <w:p w:rsidR="00206FF2" w:rsidRPr="003F1DB2" w:rsidRDefault="00206FF2" w:rsidP="007E0B1D">
      <w:pPr>
        <w:rPr>
          <w:lang w:val="uk-UA"/>
        </w:rPr>
      </w:pPr>
    </w:p>
    <w:p w:rsidR="00206FF2" w:rsidRPr="00CF2833" w:rsidRDefault="00206FF2" w:rsidP="00EB2BBB">
      <w:pPr>
        <w:rPr>
          <w:lang w:val="uk-UA"/>
        </w:rPr>
      </w:pPr>
      <w:r>
        <w:rPr>
          <w:lang w:val="uk-UA"/>
        </w:rPr>
        <w:t>8</w:t>
      </w:r>
      <w:r w:rsidRPr="00CF2833">
        <w:rPr>
          <w:lang w:val="uk-UA"/>
        </w:rPr>
        <w:t>.</w:t>
      </w:r>
      <w:r>
        <w:rPr>
          <w:lang w:val="uk-UA"/>
        </w:rPr>
        <w:t xml:space="preserve"> </w:t>
      </w:r>
      <w:r w:rsidRPr="00CF2833">
        <w:rPr>
          <w:lang w:val="uk-UA"/>
        </w:rPr>
        <w:t>За яким протоколом передаються веб-сторінки?</w:t>
      </w:r>
      <w:r>
        <w:rPr>
          <w:lang w:val="uk-UA"/>
        </w:rPr>
        <w:t xml:space="preserve"> </w:t>
      </w:r>
    </w:p>
    <w:p w:rsidR="00206FF2" w:rsidRPr="00CF2833" w:rsidRDefault="00206FF2" w:rsidP="00EB2BBB">
      <w:pPr>
        <w:rPr>
          <w:lang w:val="uk-UA"/>
        </w:rPr>
      </w:pPr>
      <w:r w:rsidRPr="00CF2833">
        <w:rPr>
          <w:lang w:val="uk-UA"/>
        </w:rPr>
        <w:t>1) HTTP</w:t>
      </w:r>
      <w:r>
        <w:rPr>
          <w:lang w:val="uk-UA"/>
        </w:rPr>
        <w:t>/</w:t>
      </w:r>
      <w:r>
        <w:rPr>
          <w:lang w:val="en-US"/>
        </w:rPr>
        <w:t>HTTPS</w:t>
      </w:r>
      <w:bookmarkStart w:id="0" w:name="_GoBack"/>
      <w:bookmarkEnd w:id="0"/>
      <w:r w:rsidRPr="00CF2833">
        <w:rPr>
          <w:lang w:val="uk-UA"/>
        </w:rPr>
        <w:t>;</w:t>
      </w:r>
    </w:p>
    <w:p w:rsidR="00206FF2" w:rsidRPr="00CF2833" w:rsidRDefault="00206FF2" w:rsidP="00EB2BBB">
      <w:pPr>
        <w:rPr>
          <w:lang w:val="uk-UA"/>
        </w:rPr>
      </w:pPr>
      <w:r w:rsidRPr="00CF2833">
        <w:rPr>
          <w:lang w:val="uk-UA"/>
        </w:rPr>
        <w:t>2) POPЗ;</w:t>
      </w:r>
    </w:p>
    <w:p w:rsidR="00206FF2" w:rsidRPr="00CF2833" w:rsidRDefault="00206FF2" w:rsidP="00EB2BBB">
      <w:pPr>
        <w:rPr>
          <w:lang w:val="uk-UA"/>
        </w:rPr>
      </w:pPr>
      <w:r w:rsidRPr="00CF2833">
        <w:rPr>
          <w:lang w:val="uk-UA"/>
        </w:rPr>
        <w:t>3) SMPT;</w:t>
      </w:r>
    </w:p>
    <w:p w:rsidR="00206FF2" w:rsidRPr="00CF2833" w:rsidRDefault="00206FF2" w:rsidP="00EB2BBB">
      <w:pPr>
        <w:rPr>
          <w:lang w:val="uk-UA"/>
        </w:rPr>
      </w:pPr>
      <w:r w:rsidRPr="00CF2833">
        <w:rPr>
          <w:lang w:val="uk-UA"/>
        </w:rPr>
        <w:t>4) НTML;</w:t>
      </w:r>
    </w:p>
    <w:p w:rsidR="00206FF2" w:rsidRDefault="00206FF2" w:rsidP="006722A6">
      <w:pPr>
        <w:rPr>
          <w:lang w:val="uk-UA"/>
        </w:rPr>
      </w:pPr>
    </w:p>
    <w:p w:rsidR="00206FF2" w:rsidRPr="006722A6" w:rsidRDefault="00206FF2" w:rsidP="006722A6">
      <w:pPr>
        <w:rPr>
          <w:lang w:val="uk-UA"/>
        </w:rPr>
      </w:pPr>
      <w:r>
        <w:rPr>
          <w:lang w:val="uk-UA"/>
        </w:rPr>
        <w:t>9</w:t>
      </w:r>
      <w:r w:rsidRPr="006722A6">
        <w:rPr>
          <w:lang w:val="uk-UA"/>
        </w:rPr>
        <w:t>.</w:t>
      </w:r>
      <w:r>
        <w:rPr>
          <w:lang w:val="uk-UA"/>
        </w:rPr>
        <w:t xml:space="preserve"> </w:t>
      </w:r>
      <w:r w:rsidRPr="006722A6">
        <w:rPr>
          <w:lang w:val="uk-UA"/>
        </w:rPr>
        <w:t>Що таке фішинг?</w:t>
      </w:r>
      <w:r>
        <w:rPr>
          <w:lang w:val="uk-UA"/>
        </w:rPr>
        <w:t xml:space="preserve"> </w:t>
      </w:r>
    </w:p>
    <w:p w:rsidR="00206FF2" w:rsidRPr="006722A6" w:rsidRDefault="00206FF2" w:rsidP="006722A6">
      <w:pPr>
        <w:rPr>
          <w:lang w:val="uk-UA"/>
        </w:rPr>
      </w:pPr>
      <w:r w:rsidRPr="006722A6">
        <w:rPr>
          <w:lang w:val="uk-UA"/>
        </w:rPr>
        <w:t>1) Вид  інтернет-шахрайства, мета якого в отриманні ідентифікаційних даних користувачів, ще дає доступ до особистих рахунків в Інтернеті;</w:t>
      </w:r>
    </w:p>
    <w:p w:rsidR="00206FF2" w:rsidRPr="006722A6" w:rsidRDefault="00206FF2" w:rsidP="006722A6">
      <w:pPr>
        <w:rPr>
          <w:lang w:val="uk-UA"/>
        </w:rPr>
      </w:pPr>
      <w:r w:rsidRPr="006722A6">
        <w:rPr>
          <w:lang w:val="uk-UA"/>
        </w:rPr>
        <w:t>2) Реклама грошових пірамід, з пропозицією надсилання невеликих сум за вказаною адресою;</w:t>
      </w:r>
    </w:p>
    <w:p w:rsidR="00206FF2" w:rsidRPr="006722A6" w:rsidRDefault="00206FF2" w:rsidP="006722A6">
      <w:pPr>
        <w:rPr>
          <w:lang w:val="uk-UA"/>
        </w:rPr>
      </w:pPr>
      <w:r w:rsidRPr="006722A6">
        <w:rPr>
          <w:lang w:val="uk-UA"/>
        </w:rPr>
        <w:t>3) Засилання троянів, які збирають необхідну інформацію з комп’ютерів і відсилають її шахраям;</w:t>
      </w:r>
    </w:p>
    <w:p w:rsidR="00206FF2" w:rsidRPr="006722A6" w:rsidRDefault="00206FF2" w:rsidP="006722A6">
      <w:pPr>
        <w:rPr>
          <w:lang w:val="uk-UA"/>
        </w:rPr>
      </w:pPr>
      <w:r w:rsidRPr="006722A6">
        <w:rPr>
          <w:lang w:val="uk-UA"/>
        </w:rPr>
        <w:t>4) Боротьба з вірусами;</w:t>
      </w:r>
    </w:p>
    <w:p w:rsidR="00206FF2" w:rsidRDefault="00206FF2" w:rsidP="007E0B1D"/>
    <w:p w:rsidR="00206FF2" w:rsidRPr="00057485" w:rsidRDefault="00206FF2" w:rsidP="007E0B1D">
      <w:pPr>
        <w:rPr>
          <w:lang w:val="uk-UA"/>
        </w:rPr>
      </w:pPr>
    </w:p>
    <w:p w:rsidR="00206FF2" w:rsidRDefault="00206FF2" w:rsidP="004D3588">
      <w:pPr>
        <w:rPr>
          <w:lang w:val="uk-UA"/>
        </w:rPr>
      </w:pPr>
      <w:r>
        <w:rPr>
          <w:lang w:val="uk-UA"/>
        </w:rPr>
        <w:t xml:space="preserve">10. Що таке фрейм? </w:t>
      </w:r>
    </w:p>
    <w:p w:rsidR="00206FF2" w:rsidRDefault="00206FF2" w:rsidP="004D3588">
      <w:pPr>
        <w:rPr>
          <w:lang w:val="uk-UA"/>
        </w:rPr>
      </w:pPr>
      <w:r>
        <w:rPr>
          <w:lang w:val="uk-UA"/>
        </w:rPr>
        <w:t>1) Це спеціальна ділянка на веб-сторінці прямокутної форми, де розміщуються кнопки;</w:t>
      </w:r>
    </w:p>
    <w:p w:rsidR="00206FF2" w:rsidRDefault="00206FF2" w:rsidP="004D3588">
      <w:pPr>
        <w:rPr>
          <w:lang w:val="uk-UA"/>
        </w:rPr>
      </w:pPr>
      <w:r>
        <w:rPr>
          <w:lang w:val="uk-UA"/>
        </w:rPr>
        <w:t xml:space="preserve">2) Це місце на веб-сторінці, де відображається інший </w:t>
      </w:r>
      <w:r w:rsidRPr="00CF2833">
        <w:rPr>
          <w:lang w:val="uk-UA"/>
        </w:rPr>
        <w:tab/>
      </w:r>
      <w:r>
        <w:rPr>
          <w:lang w:val="en-US"/>
        </w:rPr>
        <w:t>HTML</w:t>
      </w:r>
      <w:r>
        <w:rPr>
          <w:lang w:val="uk-UA"/>
        </w:rPr>
        <w:t>- документ;</w:t>
      </w:r>
    </w:p>
    <w:p w:rsidR="00206FF2" w:rsidRDefault="00206FF2" w:rsidP="004D3588">
      <w:pPr>
        <w:rPr>
          <w:lang w:val="uk-UA"/>
        </w:rPr>
      </w:pPr>
      <w:r>
        <w:rPr>
          <w:lang w:val="uk-UA"/>
        </w:rPr>
        <w:t>3) Це спеціальна ділянка на веб-сторінці прямокутної форми, де розміщуються гіперпосилання;</w:t>
      </w:r>
    </w:p>
    <w:p w:rsidR="00206FF2" w:rsidRDefault="00206FF2" w:rsidP="00CF2833">
      <w:pPr>
        <w:rPr>
          <w:lang w:val="uk-UA"/>
        </w:rPr>
      </w:pPr>
      <w:r>
        <w:rPr>
          <w:lang w:val="uk-UA"/>
        </w:rPr>
        <w:t xml:space="preserve">4)  Це місце на веб-сторінці, де відображається гіперпосилання на </w:t>
      </w:r>
      <w:r>
        <w:rPr>
          <w:lang w:val="en-US"/>
        </w:rPr>
        <w:t>HTML</w:t>
      </w:r>
      <w:r>
        <w:rPr>
          <w:lang w:val="uk-UA"/>
        </w:rPr>
        <w:t>- документ;</w:t>
      </w:r>
    </w:p>
    <w:p w:rsidR="00206FF2" w:rsidRDefault="00206FF2" w:rsidP="004D3588">
      <w:pPr>
        <w:rPr>
          <w:lang w:val="uk-UA"/>
        </w:rPr>
      </w:pPr>
    </w:p>
    <w:p w:rsidR="00206FF2" w:rsidRPr="0086209B" w:rsidRDefault="00206FF2" w:rsidP="0086209B">
      <w:pPr>
        <w:rPr>
          <w:lang w:val="uk-UA"/>
        </w:rPr>
      </w:pPr>
      <w:r>
        <w:rPr>
          <w:lang w:val="uk-UA"/>
        </w:rPr>
        <w:t>1</w:t>
      </w:r>
      <w:r w:rsidRPr="0086209B">
        <w:rPr>
          <w:lang w:val="uk-UA"/>
        </w:rPr>
        <w:t>1.Яку структуру має електронна адреса при користуванні електронною поштою?</w:t>
      </w:r>
    </w:p>
    <w:p w:rsidR="00206FF2" w:rsidRPr="0086209B" w:rsidRDefault="00206FF2" w:rsidP="0086209B">
      <w:pPr>
        <w:rPr>
          <w:lang w:val="uk-UA"/>
        </w:rPr>
      </w:pPr>
      <w:r w:rsidRPr="0086209B">
        <w:rPr>
          <w:lang w:val="uk-UA"/>
        </w:rPr>
        <w:t xml:space="preserve">1) Назва поштової скриньки@доменне ім’я; </w:t>
      </w:r>
    </w:p>
    <w:p w:rsidR="00206FF2" w:rsidRPr="0086209B" w:rsidRDefault="00206FF2" w:rsidP="0086209B">
      <w:pPr>
        <w:rPr>
          <w:lang w:val="uk-UA"/>
        </w:rPr>
      </w:pPr>
      <w:r w:rsidRPr="0086209B">
        <w:rPr>
          <w:lang w:val="uk-UA"/>
        </w:rPr>
        <w:t>2) Ір-адреса комп’ютера@ назва поштового сервера;</w:t>
      </w:r>
    </w:p>
    <w:p w:rsidR="00206FF2" w:rsidRPr="0086209B" w:rsidRDefault="00206FF2" w:rsidP="00D25A60">
      <w:pPr>
        <w:rPr>
          <w:lang w:val="uk-UA"/>
        </w:rPr>
      </w:pPr>
      <w:r w:rsidRPr="0086209B">
        <w:rPr>
          <w:lang w:val="uk-UA"/>
        </w:rPr>
        <w:t>3) Ір-адреса ком</w:t>
      </w:r>
      <w:r>
        <w:rPr>
          <w:lang w:val="uk-UA"/>
        </w:rPr>
        <w:t>п’ютера@ назва поштової скриньки</w:t>
      </w:r>
      <w:r w:rsidRPr="0086209B">
        <w:rPr>
          <w:lang w:val="uk-UA"/>
        </w:rPr>
        <w:t>;</w:t>
      </w:r>
    </w:p>
    <w:p w:rsidR="00206FF2" w:rsidRPr="0086209B" w:rsidRDefault="00206FF2" w:rsidP="0086209B">
      <w:pPr>
        <w:rPr>
          <w:lang w:val="uk-UA"/>
        </w:rPr>
      </w:pPr>
      <w:r w:rsidRPr="0086209B">
        <w:rPr>
          <w:lang w:val="uk-UA"/>
        </w:rPr>
        <w:t>4) Назва поштової скриньки@назва поштового сервера;</w:t>
      </w:r>
    </w:p>
    <w:p w:rsidR="00206FF2" w:rsidRPr="00CF2833" w:rsidRDefault="00206FF2" w:rsidP="004D3588">
      <w:pPr>
        <w:rPr>
          <w:lang w:val="uk-UA"/>
        </w:rPr>
      </w:pPr>
    </w:p>
    <w:sectPr w:rsidR="00206FF2" w:rsidRPr="00CF2833" w:rsidSect="00270B76">
      <w:headerReference w:type="first" r:id="rId7"/>
      <w:pgSz w:w="11906" w:h="16838" w:code="9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FF2" w:rsidRDefault="00206FF2">
      <w:r>
        <w:separator/>
      </w:r>
    </w:p>
  </w:endnote>
  <w:endnote w:type="continuationSeparator" w:id="0">
    <w:p w:rsidR="00206FF2" w:rsidRDefault="00206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FF2" w:rsidRDefault="00206FF2">
      <w:r>
        <w:separator/>
      </w:r>
    </w:p>
  </w:footnote>
  <w:footnote w:type="continuationSeparator" w:id="0">
    <w:p w:rsidR="00206FF2" w:rsidRDefault="00206F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FF2" w:rsidRPr="00077EAF" w:rsidRDefault="00206FF2">
    <w:pPr>
      <w:pStyle w:val="Header"/>
      <w:rPr>
        <w:lang w:val="uk-UA"/>
      </w:rPr>
    </w:pPr>
    <w:r>
      <w:t>К</w:t>
    </w:r>
    <w:r>
      <w:rPr>
        <w:lang w:val="uk-UA"/>
      </w:rPr>
      <w:t>іровоградська область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431BD"/>
    <w:multiLevelType w:val="hybridMultilevel"/>
    <w:tmpl w:val="23FA985C"/>
    <w:lvl w:ilvl="0" w:tplc="43C2D2AE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C4C40F2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762399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00000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7E5906"/>
    <w:multiLevelType w:val="hybridMultilevel"/>
    <w:tmpl w:val="9AE6D3B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7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C4C40F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17">
      <w:start w:val="1"/>
      <w:numFmt w:val="lowerLetter"/>
      <w:lvlText w:val="%4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23D0951"/>
    <w:multiLevelType w:val="hybridMultilevel"/>
    <w:tmpl w:val="43743F82"/>
    <w:lvl w:ilvl="0" w:tplc="10FA8E9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C4C40F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17">
      <w:start w:val="1"/>
      <w:numFmt w:val="lowerLetter"/>
      <w:lvlText w:val="%4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36079F7"/>
    <w:multiLevelType w:val="hybridMultilevel"/>
    <w:tmpl w:val="7C0446DE"/>
    <w:lvl w:ilvl="0" w:tplc="10FA8E9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C4C40F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17">
      <w:start w:val="1"/>
      <w:numFmt w:val="lowerLetter"/>
      <w:lvlText w:val="%4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3588"/>
    <w:rsid w:val="00022D04"/>
    <w:rsid w:val="00057485"/>
    <w:rsid w:val="00077EAF"/>
    <w:rsid w:val="00096402"/>
    <w:rsid w:val="000A0EE1"/>
    <w:rsid w:val="000A6808"/>
    <w:rsid w:val="000C7871"/>
    <w:rsid w:val="00144762"/>
    <w:rsid w:val="00147489"/>
    <w:rsid w:val="0017507D"/>
    <w:rsid w:val="00190049"/>
    <w:rsid w:val="001A6CBE"/>
    <w:rsid w:val="001E2E40"/>
    <w:rsid w:val="00206FF2"/>
    <w:rsid w:val="00233ECF"/>
    <w:rsid w:val="00270B76"/>
    <w:rsid w:val="00280F1F"/>
    <w:rsid w:val="002A6492"/>
    <w:rsid w:val="002A7783"/>
    <w:rsid w:val="002D4A88"/>
    <w:rsid w:val="002D7FAE"/>
    <w:rsid w:val="002F1215"/>
    <w:rsid w:val="003315C4"/>
    <w:rsid w:val="00365A68"/>
    <w:rsid w:val="00375B78"/>
    <w:rsid w:val="003C1570"/>
    <w:rsid w:val="003C2034"/>
    <w:rsid w:val="003E1E38"/>
    <w:rsid w:val="003E47BD"/>
    <w:rsid w:val="003F1DB2"/>
    <w:rsid w:val="00481D88"/>
    <w:rsid w:val="004827E6"/>
    <w:rsid w:val="004A7E20"/>
    <w:rsid w:val="004D3588"/>
    <w:rsid w:val="004E18DB"/>
    <w:rsid w:val="00504B5E"/>
    <w:rsid w:val="0059436C"/>
    <w:rsid w:val="0059524F"/>
    <w:rsid w:val="005A387B"/>
    <w:rsid w:val="005C1967"/>
    <w:rsid w:val="005D1DA8"/>
    <w:rsid w:val="005F2466"/>
    <w:rsid w:val="00626B21"/>
    <w:rsid w:val="00632E5A"/>
    <w:rsid w:val="006551A6"/>
    <w:rsid w:val="00665333"/>
    <w:rsid w:val="006722A6"/>
    <w:rsid w:val="00682A80"/>
    <w:rsid w:val="00684D71"/>
    <w:rsid w:val="006B011D"/>
    <w:rsid w:val="007070FF"/>
    <w:rsid w:val="007E0B1D"/>
    <w:rsid w:val="007E1B87"/>
    <w:rsid w:val="0082308C"/>
    <w:rsid w:val="0086209B"/>
    <w:rsid w:val="008E7C8D"/>
    <w:rsid w:val="009141F2"/>
    <w:rsid w:val="00914518"/>
    <w:rsid w:val="009329B9"/>
    <w:rsid w:val="00953BED"/>
    <w:rsid w:val="00973A0A"/>
    <w:rsid w:val="00A47A1A"/>
    <w:rsid w:val="00A67DAF"/>
    <w:rsid w:val="00A7310F"/>
    <w:rsid w:val="00AF062F"/>
    <w:rsid w:val="00AF1929"/>
    <w:rsid w:val="00B13353"/>
    <w:rsid w:val="00B57D20"/>
    <w:rsid w:val="00B6588D"/>
    <w:rsid w:val="00B950B5"/>
    <w:rsid w:val="00BA0A38"/>
    <w:rsid w:val="00BC3D58"/>
    <w:rsid w:val="00C050D7"/>
    <w:rsid w:val="00C2473F"/>
    <w:rsid w:val="00C27E25"/>
    <w:rsid w:val="00C32E10"/>
    <w:rsid w:val="00C5585C"/>
    <w:rsid w:val="00CC41DB"/>
    <w:rsid w:val="00CD7F53"/>
    <w:rsid w:val="00CE5BCD"/>
    <w:rsid w:val="00CF2833"/>
    <w:rsid w:val="00D053DC"/>
    <w:rsid w:val="00D25A60"/>
    <w:rsid w:val="00D61AE3"/>
    <w:rsid w:val="00D71FC9"/>
    <w:rsid w:val="00D96ED7"/>
    <w:rsid w:val="00DD15E9"/>
    <w:rsid w:val="00E02FF9"/>
    <w:rsid w:val="00E043E0"/>
    <w:rsid w:val="00E450B7"/>
    <w:rsid w:val="00E6398D"/>
    <w:rsid w:val="00E81650"/>
    <w:rsid w:val="00EB2BBB"/>
    <w:rsid w:val="00F044DC"/>
    <w:rsid w:val="00F40CD4"/>
    <w:rsid w:val="00F51764"/>
    <w:rsid w:val="00FA3449"/>
    <w:rsid w:val="00FB0FBE"/>
    <w:rsid w:val="00FD7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B8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тиль1"/>
    <w:basedOn w:val="Normal"/>
    <w:next w:val="Normal"/>
    <w:uiPriority w:val="99"/>
    <w:rsid w:val="004827E6"/>
    <w:rPr>
      <w:rFonts w:ascii="Arial" w:hAnsi="Arial"/>
      <w:b/>
      <w:i/>
      <w:color w:val="FF0000"/>
      <w:sz w:val="28"/>
      <w:u w:val="single"/>
      <w:lang w:val="uk-UA"/>
    </w:rPr>
  </w:style>
  <w:style w:type="paragraph" w:styleId="Header">
    <w:name w:val="header"/>
    <w:basedOn w:val="Normal"/>
    <w:link w:val="HeaderChar"/>
    <w:uiPriority w:val="99"/>
    <w:rsid w:val="003E47B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E47B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</w:rPr>
  </w:style>
  <w:style w:type="table" w:styleId="TableGrid1">
    <w:name w:val="Table Grid 1"/>
    <w:basedOn w:val="TableNormal"/>
    <w:uiPriority w:val="99"/>
    <w:rsid w:val="003E47BD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7</Pages>
  <Words>1859</Words>
  <Characters>10602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Студент</dc:creator>
  <cp:keywords/>
  <dc:description/>
  <cp:lastModifiedBy>Admin</cp:lastModifiedBy>
  <cp:revision>7</cp:revision>
  <dcterms:created xsi:type="dcterms:W3CDTF">2017-04-03T15:40:00Z</dcterms:created>
  <dcterms:modified xsi:type="dcterms:W3CDTF">2017-04-20T10:12:00Z</dcterms:modified>
</cp:coreProperties>
</file>